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FBCEE" w14:textId="77777777" w:rsidR="00601A1C" w:rsidRDefault="00601A1C" w:rsidP="00B70D4C">
      <w:pPr>
        <w:pStyle w:val="TitleEPC"/>
        <w:jc w:val="both"/>
        <w:rPr>
          <w:rFonts w:ascii="Arial" w:hAnsi="Arial" w:cs="Arial"/>
          <w:color w:val="000066"/>
          <w:lang w:eastAsia="fr-BE"/>
        </w:rPr>
      </w:pPr>
      <w:bookmarkStart w:id="0" w:name="_Hlk507431845"/>
    </w:p>
    <w:p w14:paraId="7CCFD8C3" w14:textId="77777777" w:rsidR="00601A1C" w:rsidRPr="006527CA" w:rsidRDefault="005461D2" w:rsidP="006527CA">
      <w:pPr>
        <w:pStyle w:val="TitleEPC"/>
        <w:rPr>
          <w:rFonts w:asciiTheme="minorHAnsi" w:hAnsiTheme="minorHAnsi" w:cstheme="minorHAnsi"/>
          <w:color w:val="595959" w:themeColor="text1" w:themeTint="A6"/>
          <w:sz w:val="24"/>
          <w:szCs w:val="24"/>
          <w:lang w:eastAsia="fr-BE"/>
        </w:rPr>
      </w:pPr>
      <w:r w:rsidRPr="00C171BD">
        <w:rPr>
          <w:rFonts w:asciiTheme="minorHAnsi" w:hAnsiTheme="minorHAnsi" w:cstheme="minorHAnsi"/>
          <w:color w:val="595959" w:themeColor="text1" w:themeTint="A6"/>
          <w:sz w:val="24"/>
          <w:szCs w:val="24"/>
          <w:lang w:eastAsia="fr-BE"/>
        </w:rPr>
        <w:t>Public Consultation Feedback Form</w:t>
      </w:r>
    </w:p>
    <w:bookmarkEnd w:id="0"/>
    <w:p w14:paraId="4CBBBD08" w14:textId="77777777" w:rsidR="005461D2" w:rsidRPr="00C171BD" w:rsidRDefault="005461D2" w:rsidP="00A577EF">
      <w:pPr>
        <w:pStyle w:val="TitleEPC"/>
        <w:rPr>
          <w:rFonts w:asciiTheme="minorHAnsi" w:hAnsiTheme="minorHAnsi" w:cstheme="minorHAnsi"/>
          <w:color w:val="595959" w:themeColor="text1" w:themeTint="A6"/>
          <w:sz w:val="24"/>
          <w:szCs w:val="24"/>
          <w:lang w:eastAsia="fr-BE"/>
        </w:rPr>
      </w:pPr>
      <w:r w:rsidRPr="006527CA">
        <w:rPr>
          <w:rFonts w:asciiTheme="minorHAnsi" w:hAnsiTheme="minorHAnsi" w:cstheme="minorHAnsi"/>
          <w:color w:val="595959" w:themeColor="text1" w:themeTint="A6"/>
          <w:sz w:val="40"/>
          <w:szCs w:val="40"/>
          <w:lang w:eastAsia="fr-BE"/>
        </w:rPr>
        <w:t xml:space="preserve">SEPA </w:t>
      </w:r>
      <w:r w:rsidR="00B70D4C">
        <w:rPr>
          <w:rFonts w:asciiTheme="minorHAnsi" w:hAnsiTheme="minorHAnsi" w:cstheme="minorHAnsi"/>
          <w:color w:val="595959" w:themeColor="text1" w:themeTint="A6"/>
          <w:sz w:val="40"/>
          <w:szCs w:val="40"/>
          <w:lang w:eastAsia="fr-BE"/>
        </w:rPr>
        <w:t>PAYMENTS</w:t>
      </w:r>
      <w:r w:rsidR="006527CA">
        <w:rPr>
          <w:rFonts w:asciiTheme="minorHAnsi" w:hAnsiTheme="minorHAnsi" w:cstheme="minorHAnsi"/>
          <w:color w:val="595959" w:themeColor="text1" w:themeTint="A6"/>
          <w:sz w:val="40"/>
          <w:szCs w:val="40"/>
          <w:lang w:eastAsia="fr-BE"/>
        </w:rPr>
        <w:t xml:space="preserve"> Standardisation Volume </w:t>
      </w:r>
      <w:r w:rsidR="006527CA" w:rsidRPr="006527CA">
        <w:rPr>
          <w:rFonts w:asciiTheme="minorHAnsi" w:hAnsiTheme="minorHAnsi" w:cstheme="minorHAnsi"/>
          <w:color w:val="595959" w:themeColor="text1" w:themeTint="A6"/>
          <w:szCs w:val="40"/>
          <w:lang w:eastAsia="fr-BE"/>
        </w:rPr>
        <w:t>version</w:t>
      </w:r>
      <w:r w:rsidR="006527CA">
        <w:rPr>
          <w:rFonts w:asciiTheme="minorHAnsi" w:hAnsiTheme="minorHAnsi" w:cstheme="minorHAnsi"/>
          <w:color w:val="595959" w:themeColor="text1" w:themeTint="A6"/>
          <w:szCs w:val="40"/>
          <w:lang w:eastAsia="fr-BE"/>
        </w:rPr>
        <w:t xml:space="preserve"> </w:t>
      </w:r>
      <w:r w:rsidR="00B70D4C">
        <w:rPr>
          <w:rFonts w:asciiTheme="minorHAnsi" w:hAnsiTheme="minorHAnsi" w:cstheme="minorHAnsi"/>
          <w:color w:val="595959" w:themeColor="text1" w:themeTint="A6"/>
          <w:sz w:val="40"/>
          <w:szCs w:val="40"/>
          <w:lang w:eastAsia="fr-BE"/>
        </w:rPr>
        <w:t>10</w:t>
      </w:r>
      <w:r w:rsidR="00601A1C" w:rsidRPr="006527CA">
        <w:rPr>
          <w:rFonts w:asciiTheme="minorHAnsi" w:hAnsiTheme="minorHAnsi" w:cstheme="minorHAnsi"/>
          <w:color w:val="595959" w:themeColor="text1" w:themeTint="A6"/>
          <w:sz w:val="40"/>
          <w:szCs w:val="40"/>
          <w:lang w:eastAsia="fr-BE"/>
        </w:rPr>
        <w:t>.</w:t>
      </w:r>
      <w:r w:rsidR="006527CA">
        <w:rPr>
          <w:rFonts w:asciiTheme="minorHAnsi" w:hAnsiTheme="minorHAnsi" w:cstheme="minorHAnsi"/>
          <w:color w:val="595959" w:themeColor="text1" w:themeTint="A6"/>
          <w:sz w:val="40"/>
          <w:szCs w:val="40"/>
          <w:lang w:eastAsia="fr-BE"/>
        </w:rPr>
        <w:t>5</w:t>
      </w:r>
    </w:p>
    <w:p w14:paraId="594FB00D" w14:textId="77777777" w:rsidR="00CE3931" w:rsidRDefault="008A19AB" w:rsidP="00CE3931">
      <w:pPr>
        <w:pStyle w:val="TitleEPC"/>
        <w:rPr>
          <w:rFonts w:asciiTheme="minorHAnsi" w:hAnsiTheme="minorHAnsi" w:cstheme="minorHAnsi"/>
          <w:color w:val="595959" w:themeColor="text1" w:themeTint="A6"/>
          <w:sz w:val="24"/>
          <w:szCs w:val="24"/>
          <w:lang w:eastAsia="fr-BE"/>
        </w:rPr>
      </w:pPr>
      <w:r>
        <w:rPr>
          <w:rFonts w:asciiTheme="minorHAnsi" w:hAnsiTheme="minorHAnsi" w:cstheme="minorHAnsi"/>
          <w:color w:val="595959" w:themeColor="text1" w:themeTint="A6"/>
          <w:sz w:val="24"/>
          <w:szCs w:val="24"/>
          <w:lang w:eastAsia="fr-BE"/>
        </w:rPr>
        <w:t>08</w:t>
      </w:r>
      <w:r w:rsidR="006527CA">
        <w:rPr>
          <w:rFonts w:asciiTheme="minorHAnsi" w:hAnsiTheme="minorHAnsi" w:cstheme="minorHAnsi"/>
          <w:color w:val="595959" w:themeColor="text1" w:themeTint="A6"/>
          <w:sz w:val="24"/>
          <w:szCs w:val="24"/>
          <w:lang w:eastAsia="fr-BE"/>
        </w:rPr>
        <w:t xml:space="preserve"> december 202</w:t>
      </w:r>
      <w:r>
        <w:rPr>
          <w:rFonts w:asciiTheme="minorHAnsi" w:hAnsiTheme="minorHAnsi" w:cstheme="minorHAnsi"/>
          <w:color w:val="595959" w:themeColor="text1" w:themeTint="A6"/>
          <w:sz w:val="24"/>
          <w:szCs w:val="24"/>
          <w:lang w:eastAsia="fr-BE"/>
        </w:rPr>
        <w:t>5</w:t>
      </w:r>
      <w:r w:rsidR="00601A1C" w:rsidRPr="00C171BD">
        <w:rPr>
          <w:rFonts w:asciiTheme="minorHAnsi" w:hAnsiTheme="minorHAnsi" w:cstheme="minorHAnsi"/>
          <w:color w:val="595959" w:themeColor="text1" w:themeTint="A6"/>
          <w:sz w:val="24"/>
          <w:szCs w:val="24"/>
          <w:lang w:eastAsia="fr-BE"/>
        </w:rPr>
        <w:t xml:space="preserve"> – </w:t>
      </w:r>
      <w:r>
        <w:rPr>
          <w:rFonts w:asciiTheme="minorHAnsi" w:hAnsiTheme="minorHAnsi" w:cstheme="minorHAnsi"/>
          <w:color w:val="595959" w:themeColor="text1" w:themeTint="A6"/>
          <w:sz w:val="24"/>
          <w:szCs w:val="24"/>
          <w:lang w:eastAsia="fr-BE"/>
        </w:rPr>
        <w:t>09</w:t>
      </w:r>
      <w:r w:rsidR="00601A1C" w:rsidRPr="00C171BD">
        <w:rPr>
          <w:rFonts w:asciiTheme="minorHAnsi" w:hAnsiTheme="minorHAnsi" w:cstheme="minorHAnsi"/>
          <w:color w:val="595959" w:themeColor="text1" w:themeTint="A6"/>
          <w:sz w:val="24"/>
          <w:szCs w:val="24"/>
          <w:lang w:eastAsia="fr-BE"/>
        </w:rPr>
        <w:t xml:space="preserve"> </w:t>
      </w:r>
      <w:r w:rsidR="006527CA">
        <w:rPr>
          <w:rFonts w:asciiTheme="minorHAnsi" w:hAnsiTheme="minorHAnsi" w:cstheme="minorHAnsi"/>
          <w:color w:val="595959" w:themeColor="text1" w:themeTint="A6"/>
          <w:sz w:val="24"/>
          <w:szCs w:val="24"/>
          <w:lang w:eastAsia="fr-BE"/>
        </w:rPr>
        <w:t>march 202</w:t>
      </w:r>
      <w:r>
        <w:rPr>
          <w:rFonts w:asciiTheme="minorHAnsi" w:hAnsiTheme="minorHAnsi" w:cstheme="minorHAnsi"/>
          <w:color w:val="595959" w:themeColor="text1" w:themeTint="A6"/>
          <w:sz w:val="24"/>
          <w:szCs w:val="24"/>
          <w:lang w:eastAsia="fr-BE"/>
        </w:rPr>
        <w:t>6</w:t>
      </w:r>
    </w:p>
    <w:p w14:paraId="6121BBE3" w14:textId="77777777" w:rsidR="00654478" w:rsidRPr="00C171BD" w:rsidRDefault="00654478" w:rsidP="00CE3931">
      <w:pPr>
        <w:pStyle w:val="TitleEPC"/>
        <w:rPr>
          <w:rFonts w:asciiTheme="minorHAnsi" w:hAnsiTheme="minorHAnsi" w:cstheme="minorHAnsi"/>
          <w:color w:val="595959" w:themeColor="text1" w:themeTint="A6"/>
          <w:sz w:val="24"/>
          <w:szCs w:val="24"/>
          <w:lang w:eastAsia="fr-BE"/>
        </w:rPr>
      </w:pPr>
    </w:p>
    <w:p w14:paraId="6631D325" w14:textId="77777777" w:rsidR="00242F84" w:rsidRPr="00C171BD" w:rsidRDefault="00242F84" w:rsidP="00A577EF">
      <w:pPr>
        <w:pStyle w:val="TitleEPC"/>
        <w:rPr>
          <w:rFonts w:ascii="Arial" w:hAnsi="Arial" w:cs="Arial"/>
          <w:color w:val="auto"/>
          <w:lang w:eastAsia="fr-BE"/>
        </w:rPr>
      </w:pPr>
    </w:p>
    <w:p w14:paraId="207E30EC" w14:textId="4B47624B" w:rsidR="005461D2" w:rsidRPr="00C171BD" w:rsidRDefault="005461D2" w:rsidP="00242F84">
      <w:pPr>
        <w:spacing w:after="120"/>
        <w:rPr>
          <w:rFonts w:ascii="Arial" w:hAnsi="Arial" w:cs="Arial"/>
          <w:color w:val="auto"/>
        </w:rPr>
      </w:pPr>
      <w:r w:rsidRPr="00C171BD">
        <w:rPr>
          <w:rFonts w:ascii="Arial" w:hAnsi="Arial" w:cs="Arial"/>
          <w:color w:val="auto"/>
        </w:rPr>
        <w:t xml:space="preserve">The European </w:t>
      </w:r>
      <w:r w:rsidR="008A19AB">
        <w:rPr>
          <w:rFonts w:ascii="Arial" w:hAnsi="Arial" w:cs="Arial"/>
          <w:color w:val="auto"/>
        </w:rPr>
        <w:t>Payments</w:t>
      </w:r>
      <w:r w:rsidR="008A19AB" w:rsidRPr="00C171BD">
        <w:rPr>
          <w:rFonts w:ascii="Arial" w:hAnsi="Arial" w:cs="Arial"/>
          <w:color w:val="auto"/>
        </w:rPr>
        <w:t xml:space="preserve"> </w:t>
      </w:r>
      <w:r w:rsidRPr="00C171BD">
        <w:rPr>
          <w:rFonts w:ascii="Arial" w:hAnsi="Arial" w:cs="Arial"/>
          <w:color w:val="auto"/>
        </w:rPr>
        <w:t>Stakeholders Group (“</w:t>
      </w:r>
      <w:r w:rsidR="008A19AB" w:rsidRPr="00C171BD">
        <w:rPr>
          <w:rFonts w:ascii="Arial" w:hAnsi="Arial" w:cs="Arial"/>
          <w:color w:val="auto"/>
        </w:rPr>
        <w:t>E</w:t>
      </w:r>
      <w:r w:rsidR="008A19AB">
        <w:rPr>
          <w:rFonts w:ascii="Arial" w:hAnsi="Arial" w:cs="Arial"/>
          <w:color w:val="auto"/>
        </w:rPr>
        <w:t>P</w:t>
      </w:r>
      <w:r w:rsidR="008A19AB" w:rsidRPr="00C171BD">
        <w:rPr>
          <w:rFonts w:ascii="Arial" w:hAnsi="Arial" w:cs="Arial"/>
          <w:color w:val="auto"/>
        </w:rPr>
        <w:t>SG</w:t>
      </w:r>
      <w:r w:rsidRPr="00C171BD">
        <w:rPr>
          <w:rFonts w:ascii="Arial" w:hAnsi="Arial" w:cs="Arial"/>
          <w:color w:val="auto"/>
        </w:rPr>
        <w:t xml:space="preserve">”) develops and maintains the "Single Euro Payments Area (SEPA) </w:t>
      </w:r>
      <w:r w:rsidR="008A19AB">
        <w:rPr>
          <w:rFonts w:ascii="Arial" w:hAnsi="Arial" w:cs="Arial"/>
          <w:color w:val="auto"/>
        </w:rPr>
        <w:t>Payments</w:t>
      </w:r>
      <w:r w:rsidR="008A19AB" w:rsidRPr="00C171BD">
        <w:rPr>
          <w:rFonts w:ascii="Arial" w:hAnsi="Arial" w:cs="Arial"/>
          <w:color w:val="auto"/>
        </w:rPr>
        <w:t xml:space="preserve"> </w:t>
      </w:r>
      <w:r w:rsidRPr="00C171BD">
        <w:rPr>
          <w:rFonts w:ascii="Arial" w:hAnsi="Arial" w:cs="Arial"/>
          <w:color w:val="auto"/>
        </w:rPr>
        <w:t>Standardisation Volume" (the “Volume”)</w:t>
      </w:r>
      <w:r w:rsidR="008A19AB">
        <w:rPr>
          <w:rFonts w:ascii="Arial" w:hAnsi="Arial" w:cs="Arial"/>
          <w:color w:val="auto"/>
        </w:rPr>
        <w:t xml:space="preserve"> – formerly, SEPA Cards Standardisation Volume</w:t>
      </w:r>
      <w:r w:rsidRPr="00C171BD">
        <w:rPr>
          <w:rFonts w:ascii="Arial" w:hAnsi="Arial" w:cs="Arial"/>
          <w:color w:val="auto"/>
        </w:rPr>
        <w:t>. The E</w:t>
      </w:r>
      <w:r w:rsidR="008A19AB">
        <w:rPr>
          <w:rFonts w:ascii="Arial" w:hAnsi="Arial" w:cs="Arial"/>
          <w:color w:val="auto"/>
        </w:rPr>
        <w:t>P</w:t>
      </w:r>
      <w:r w:rsidRPr="00C171BD">
        <w:rPr>
          <w:rFonts w:ascii="Arial" w:hAnsi="Arial" w:cs="Arial"/>
          <w:color w:val="auto"/>
        </w:rPr>
        <w:t xml:space="preserve">SG is composed of market representatives from the five main </w:t>
      </w:r>
      <w:r w:rsidR="008A19AB">
        <w:rPr>
          <w:rFonts w:ascii="Arial" w:hAnsi="Arial" w:cs="Arial"/>
          <w:color w:val="auto"/>
        </w:rPr>
        <w:t>payment-</w:t>
      </w:r>
      <w:r w:rsidRPr="00C171BD">
        <w:rPr>
          <w:rFonts w:ascii="Arial" w:hAnsi="Arial" w:cs="Arial"/>
          <w:color w:val="auto"/>
        </w:rPr>
        <w:t>related sectors: Payment Service Providers (gathered in the EPC), Processors, Retailers (Merchants), Schemes and Vendors.</w:t>
      </w:r>
    </w:p>
    <w:p w14:paraId="24279897" w14:textId="77777777" w:rsidR="006527CA" w:rsidRDefault="006527CA" w:rsidP="00242F84">
      <w:pPr>
        <w:spacing w:after="120"/>
        <w:rPr>
          <w:rFonts w:ascii="Arial" w:hAnsi="Arial" w:cs="Arial"/>
          <w:color w:val="auto"/>
        </w:rPr>
      </w:pPr>
    </w:p>
    <w:p w14:paraId="1E159DF1" w14:textId="71EE4572" w:rsidR="00601A1C" w:rsidRPr="00C171BD" w:rsidRDefault="006527CA" w:rsidP="00242F84">
      <w:pPr>
        <w:spacing w:after="120"/>
        <w:rPr>
          <w:rFonts w:ascii="Arial" w:hAnsi="Arial" w:cs="Arial"/>
          <w:color w:val="auto"/>
        </w:rPr>
      </w:pPr>
      <w:r w:rsidRPr="006527CA">
        <w:rPr>
          <w:rFonts w:ascii="Arial" w:hAnsi="Arial" w:cs="Arial"/>
          <w:b/>
          <w:i/>
          <w:color w:val="auto"/>
        </w:rPr>
        <w:t>Public consultation -</w:t>
      </w:r>
      <w:r>
        <w:rPr>
          <w:rFonts w:ascii="Arial" w:hAnsi="Arial" w:cs="Arial"/>
          <w:color w:val="auto"/>
        </w:rPr>
        <w:t xml:space="preserve"> </w:t>
      </w:r>
      <w:r w:rsidR="00654478" w:rsidRPr="00654478">
        <w:rPr>
          <w:rFonts w:ascii="Arial" w:hAnsi="Arial" w:cs="Arial"/>
          <w:color w:val="auto"/>
        </w:rPr>
        <w:t xml:space="preserve">The </w:t>
      </w:r>
      <w:r w:rsidR="002E6C3B">
        <w:rPr>
          <w:rFonts w:ascii="Arial" w:hAnsi="Arial" w:cs="Arial"/>
          <w:color w:val="auto"/>
        </w:rPr>
        <w:t>current</w:t>
      </w:r>
      <w:r w:rsidR="00542EC3" w:rsidRPr="00654478">
        <w:rPr>
          <w:rFonts w:ascii="Arial" w:hAnsi="Arial" w:cs="Arial"/>
          <w:color w:val="auto"/>
        </w:rPr>
        <w:t xml:space="preserve"> </w:t>
      </w:r>
      <w:r w:rsidR="00654478" w:rsidRPr="00654478">
        <w:rPr>
          <w:rFonts w:ascii="Arial" w:hAnsi="Arial" w:cs="Arial"/>
          <w:color w:val="auto"/>
        </w:rPr>
        <w:t>version of the Volume (</w:t>
      </w:r>
      <w:r w:rsidR="008A19AB">
        <w:rPr>
          <w:rFonts w:ascii="Arial" w:hAnsi="Arial" w:cs="Arial"/>
          <w:color w:val="auto"/>
        </w:rPr>
        <w:t>10</w:t>
      </w:r>
      <w:r w:rsidR="00654478" w:rsidRPr="00654478">
        <w:rPr>
          <w:rFonts w:ascii="Arial" w:hAnsi="Arial" w:cs="Arial"/>
          <w:color w:val="auto"/>
        </w:rPr>
        <w:t>.0)</w:t>
      </w:r>
      <w:r w:rsidR="008A19AB">
        <w:rPr>
          <w:rFonts w:ascii="Arial" w:hAnsi="Arial" w:cs="Arial"/>
          <w:color w:val="auto"/>
        </w:rPr>
        <w:t xml:space="preserve"> </w:t>
      </w:r>
      <w:r w:rsidR="00654478" w:rsidRPr="00654478">
        <w:rPr>
          <w:rFonts w:ascii="Arial" w:hAnsi="Arial" w:cs="Arial"/>
          <w:color w:val="auto"/>
        </w:rPr>
        <w:t xml:space="preserve">was published </w:t>
      </w:r>
      <w:r w:rsidR="008A19AB">
        <w:rPr>
          <w:rFonts w:ascii="Arial" w:hAnsi="Arial" w:cs="Arial"/>
          <w:color w:val="auto"/>
        </w:rPr>
        <w:t>in</w:t>
      </w:r>
      <w:r w:rsidR="008A19AB" w:rsidRPr="00654478">
        <w:rPr>
          <w:rFonts w:ascii="Arial" w:hAnsi="Arial" w:cs="Arial"/>
          <w:color w:val="auto"/>
        </w:rPr>
        <w:t xml:space="preserve"> </w:t>
      </w:r>
      <w:r w:rsidR="008A19AB">
        <w:rPr>
          <w:rFonts w:ascii="Arial" w:hAnsi="Arial" w:cs="Arial"/>
          <w:color w:val="auto"/>
        </w:rPr>
        <w:t>October</w:t>
      </w:r>
      <w:r w:rsidR="00654478" w:rsidRPr="00654478">
        <w:rPr>
          <w:rFonts w:ascii="Arial" w:hAnsi="Arial" w:cs="Arial"/>
          <w:color w:val="auto"/>
        </w:rPr>
        <w:t xml:space="preserve"> </w:t>
      </w:r>
      <w:r w:rsidR="008A19AB" w:rsidRPr="00654478">
        <w:rPr>
          <w:rFonts w:ascii="Arial" w:hAnsi="Arial" w:cs="Arial"/>
          <w:color w:val="auto"/>
        </w:rPr>
        <w:t>202</w:t>
      </w:r>
      <w:r w:rsidR="008A19AB">
        <w:rPr>
          <w:rFonts w:ascii="Arial" w:hAnsi="Arial" w:cs="Arial"/>
          <w:color w:val="auto"/>
        </w:rPr>
        <w:t>2</w:t>
      </w:r>
      <w:r w:rsidR="00654478" w:rsidRPr="00654478">
        <w:rPr>
          <w:rFonts w:ascii="Arial" w:hAnsi="Arial" w:cs="Arial"/>
          <w:color w:val="auto"/>
        </w:rPr>
        <w:t>, taking effect immediately for a three-year period. At the same time, a new Volume cycle began, to reflect the evolution of payments into the subsequent version of the Volume (1</w:t>
      </w:r>
      <w:r w:rsidR="008A19AB">
        <w:rPr>
          <w:rFonts w:ascii="Arial" w:hAnsi="Arial" w:cs="Arial"/>
          <w:color w:val="auto"/>
        </w:rPr>
        <w:t>1</w:t>
      </w:r>
      <w:r w:rsidR="00654478" w:rsidRPr="00654478">
        <w:rPr>
          <w:rFonts w:ascii="Arial" w:hAnsi="Arial" w:cs="Arial"/>
          <w:color w:val="auto"/>
        </w:rPr>
        <w:t>.0)</w:t>
      </w:r>
      <w:r w:rsidR="00F66D5E">
        <w:rPr>
          <w:rFonts w:ascii="Arial" w:hAnsi="Arial" w:cs="Arial"/>
          <w:color w:val="auto"/>
        </w:rPr>
        <w:t>,</w:t>
      </w:r>
      <w:r w:rsidR="00654478" w:rsidRPr="00654478">
        <w:rPr>
          <w:rFonts w:ascii="Arial" w:hAnsi="Arial" w:cs="Arial"/>
          <w:color w:val="auto"/>
        </w:rPr>
        <w:t xml:space="preserve"> </w:t>
      </w:r>
      <w:r w:rsidR="00F66D5E">
        <w:rPr>
          <w:rFonts w:ascii="Arial" w:hAnsi="Arial" w:cs="Arial"/>
          <w:color w:val="auto"/>
        </w:rPr>
        <w:t>which is</w:t>
      </w:r>
      <w:r w:rsidR="00654478">
        <w:rPr>
          <w:rFonts w:ascii="Arial" w:hAnsi="Arial" w:cs="Arial"/>
          <w:color w:val="auto"/>
        </w:rPr>
        <w:t xml:space="preserve"> </w:t>
      </w:r>
      <w:r w:rsidR="008A19AB">
        <w:rPr>
          <w:rFonts w:ascii="Arial" w:hAnsi="Arial" w:cs="Arial"/>
          <w:color w:val="auto"/>
        </w:rPr>
        <w:t>expected</w:t>
      </w:r>
      <w:r w:rsidR="00F66D5E">
        <w:rPr>
          <w:rFonts w:ascii="Arial" w:hAnsi="Arial" w:cs="Arial"/>
          <w:color w:val="auto"/>
        </w:rPr>
        <w:t xml:space="preserve"> to be published</w:t>
      </w:r>
      <w:r w:rsidR="008A19AB">
        <w:rPr>
          <w:rFonts w:ascii="Arial" w:hAnsi="Arial" w:cs="Arial"/>
          <w:color w:val="auto"/>
        </w:rPr>
        <w:t xml:space="preserve"> </w:t>
      </w:r>
      <w:r w:rsidR="00654478">
        <w:rPr>
          <w:rFonts w:ascii="Arial" w:hAnsi="Arial" w:cs="Arial"/>
          <w:color w:val="auto"/>
        </w:rPr>
        <w:t xml:space="preserve">in </w:t>
      </w:r>
      <w:r w:rsidR="008A19AB">
        <w:rPr>
          <w:rFonts w:ascii="Arial" w:hAnsi="Arial" w:cs="Arial"/>
          <w:color w:val="auto"/>
        </w:rPr>
        <w:t>December 202</w:t>
      </w:r>
      <w:r w:rsidR="00993890">
        <w:rPr>
          <w:rFonts w:ascii="Arial" w:hAnsi="Arial" w:cs="Arial"/>
          <w:color w:val="auto"/>
        </w:rPr>
        <w:t>6</w:t>
      </w:r>
      <w:r>
        <w:rPr>
          <w:rFonts w:ascii="Arial" w:hAnsi="Arial" w:cs="Arial"/>
          <w:color w:val="auto"/>
        </w:rPr>
        <w:t>.</w:t>
      </w:r>
      <w:r w:rsidR="008A19AB">
        <w:rPr>
          <w:rFonts w:ascii="Arial" w:hAnsi="Arial" w:cs="Arial"/>
          <w:color w:val="auto"/>
        </w:rPr>
        <w:t xml:space="preserve"> </w:t>
      </w:r>
      <w:r w:rsidR="0008466A">
        <w:rPr>
          <w:rFonts w:ascii="Arial" w:hAnsi="Arial" w:cs="Arial"/>
          <w:color w:val="auto"/>
        </w:rPr>
        <w:t xml:space="preserve">The scope of the Volume version 10.0 was limited to card-based payments. </w:t>
      </w:r>
      <w:r w:rsidR="00F66D5E" w:rsidRPr="00F66D5E">
        <w:rPr>
          <w:rFonts w:ascii="Arial" w:hAnsi="Arial" w:cs="Arial"/>
          <w:color w:val="auto"/>
        </w:rPr>
        <w:t xml:space="preserve">For the upcoming version, the scope has been extended to </w:t>
      </w:r>
      <w:r w:rsidR="0008466A">
        <w:rPr>
          <w:rFonts w:ascii="Arial" w:hAnsi="Arial" w:cs="Arial"/>
          <w:color w:val="auto"/>
        </w:rPr>
        <w:t xml:space="preserve">also </w:t>
      </w:r>
      <w:r w:rsidR="00F66D5E" w:rsidRPr="00F66D5E">
        <w:rPr>
          <w:rFonts w:ascii="Arial" w:hAnsi="Arial" w:cs="Arial"/>
          <w:color w:val="auto"/>
        </w:rPr>
        <w:t>include instant payments (referred to in the Volume as Instant Credit Transfer Transactions, or ICT Transactions). This extension of scope aligns with the broader mandate of the association to facilitat</w:t>
      </w:r>
      <w:r w:rsidR="00F66D5E">
        <w:rPr>
          <w:rFonts w:ascii="Arial" w:hAnsi="Arial" w:cs="Arial"/>
          <w:color w:val="auto"/>
        </w:rPr>
        <w:t>e payment harmonisation at the Point of I</w:t>
      </w:r>
      <w:r w:rsidR="00F66D5E" w:rsidRPr="00F66D5E">
        <w:rPr>
          <w:rFonts w:ascii="Arial" w:hAnsi="Arial" w:cs="Arial"/>
          <w:color w:val="auto"/>
        </w:rPr>
        <w:t>nteraction (POI), which is no longer</w:t>
      </w:r>
      <w:r w:rsidR="00F66D5E">
        <w:rPr>
          <w:rFonts w:ascii="Arial" w:hAnsi="Arial" w:cs="Arial"/>
          <w:color w:val="auto"/>
        </w:rPr>
        <w:t xml:space="preserve"> limited to card-based payments</w:t>
      </w:r>
      <w:r w:rsidR="008A19AB">
        <w:rPr>
          <w:rFonts w:ascii="Arial" w:hAnsi="Arial" w:cs="Arial"/>
          <w:color w:val="auto"/>
        </w:rPr>
        <w:t xml:space="preserve">. </w:t>
      </w:r>
    </w:p>
    <w:p w14:paraId="3E58EC29" w14:textId="28F361B9" w:rsidR="005461D2" w:rsidRPr="00C171BD" w:rsidRDefault="005461D2" w:rsidP="00242F84">
      <w:pPr>
        <w:spacing w:after="120"/>
        <w:rPr>
          <w:rFonts w:ascii="Arial" w:hAnsi="Arial" w:cs="Arial"/>
          <w:color w:val="auto"/>
        </w:rPr>
      </w:pPr>
      <w:r w:rsidRPr="00C171BD">
        <w:rPr>
          <w:rFonts w:ascii="Arial" w:hAnsi="Arial" w:cs="Arial"/>
          <w:color w:val="auto"/>
        </w:rPr>
        <w:t xml:space="preserve">The </w:t>
      </w:r>
      <w:r w:rsidR="00F66D5E" w:rsidRPr="00C171BD">
        <w:rPr>
          <w:rFonts w:ascii="Arial" w:hAnsi="Arial" w:cs="Arial"/>
          <w:color w:val="auto"/>
        </w:rPr>
        <w:t>E</w:t>
      </w:r>
      <w:r w:rsidR="00F66D5E">
        <w:rPr>
          <w:rFonts w:ascii="Arial" w:hAnsi="Arial" w:cs="Arial"/>
          <w:color w:val="auto"/>
        </w:rPr>
        <w:t>P</w:t>
      </w:r>
      <w:r w:rsidR="00F66D5E" w:rsidRPr="00C171BD">
        <w:rPr>
          <w:rFonts w:ascii="Arial" w:hAnsi="Arial" w:cs="Arial"/>
          <w:color w:val="auto"/>
        </w:rPr>
        <w:t xml:space="preserve">SG </w:t>
      </w:r>
      <w:r w:rsidRPr="00C171BD">
        <w:rPr>
          <w:rFonts w:ascii="Arial" w:hAnsi="Arial" w:cs="Arial"/>
          <w:color w:val="auto"/>
        </w:rPr>
        <w:t>is consulting all market parti</w:t>
      </w:r>
      <w:r w:rsidR="006527CA">
        <w:rPr>
          <w:rFonts w:ascii="Arial" w:hAnsi="Arial" w:cs="Arial"/>
          <w:color w:val="auto"/>
        </w:rPr>
        <w:t xml:space="preserve">cipants and stakeholders on the </w:t>
      </w:r>
      <w:r w:rsidR="00DE42FB">
        <w:rPr>
          <w:rFonts w:ascii="Arial" w:hAnsi="Arial" w:cs="Arial"/>
          <w:color w:val="auto"/>
        </w:rPr>
        <w:t>draft</w:t>
      </w:r>
      <w:r w:rsidR="006527CA">
        <w:rPr>
          <w:rFonts w:ascii="Arial" w:hAnsi="Arial" w:cs="Arial"/>
          <w:color w:val="auto"/>
        </w:rPr>
        <w:t xml:space="preserve"> Volume version </w:t>
      </w:r>
      <w:r w:rsidR="00F66D5E">
        <w:rPr>
          <w:rFonts w:ascii="Arial" w:hAnsi="Arial" w:cs="Arial"/>
          <w:color w:val="auto"/>
        </w:rPr>
        <w:t>10</w:t>
      </w:r>
      <w:r w:rsidR="006527CA">
        <w:rPr>
          <w:rFonts w:ascii="Arial" w:hAnsi="Arial" w:cs="Arial"/>
          <w:color w:val="auto"/>
        </w:rPr>
        <w:t>.5.</w:t>
      </w:r>
      <w:r w:rsidRPr="00C171BD">
        <w:rPr>
          <w:rFonts w:ascii="Arial" w:hAnsi="Arial" w:cs="Arial"/>
          <w:color w:val="auto"/>
        </w:rPr>
        <w:t xml:space="preserve"> The summary results of the contributions will be published with the release </w:t>
      </w:r>
      <w:r w:rsidR="00F66D5E" w:rsidRPr="00C171BD">
        <w:rPr>
          <w:rFonts w:ascii="Arial" w:hAnsi="Arial" w:cs="Arial"/>
          <w:color w:val="auto"/>
        </w:rPr>
        <w:t>v</w:t>
      </w:r>
      <w:r w:rsidR="0008466A">
        <w:rPr>
          <w:rFonts w:ascii="Arial" w:hAnsi="Arial" w:cs="Arial"/>
          <w:color w:val="auto"/>
        </w:rPr>
        <w:t xml:space="preserve">ersion </w:t>
      </w:r>
      <w:r w:rsidR="00F66D5E">
        <w:rPr>
          <w:rFonts w:ascii="Arial" w:hAnsi="Arial" w:cs="Arial"/>
          <w:color w:val="auto"/>
        </w:rPr>
        <w:t>11</w:t>
      </w:r>
      <w:r w:rsidRPr="00C171BD">
        <w:rPr>
          <w:rFonts w:ascii="Arial" w:hAnsi="Arial" w:cs="Arial"/>
          <w:color w:val="auto"/>
        </w:rPr>
        <w:t xml:space="preserve">.0 of the Volume. The attached form allows also the submitter to ‘opt out’ their feedback </w:t>
      </w:r>
      <w:r w:rsidR="00542EC3">
        <w:rPr>
          <w:rFonts w:ascii="Arial" w:hAnsi="Arial" w:cs="Arial"/>
          <w:color w:val="auto"/>
        </w:rPr>
        <w:t>from</w:t>
      </w:r>
      <w:r w:rsidR="00542EC3" w:rsidRPr="00C171BD">
        <w:rPr>
          <w:rFonts w:ascii="Arial" w:hAnsi="Arial" w:cs="Arial"/>
          <w:color w:val="auto"/>
        </w:rPr>
        <w:t xml:space="preserve"> </w:t>
      </w:r>
      <w:r w:rsidRPr="00C171BD">
        <w:rPr>
          <w:rFonts w:ascii="Arial" w:hAnsi="Arial" w:cs="Arial"/>
          <w:color w:val="auto"/>
        </w:rPr>
        <w:t>such a publication.</w:t>
      </w:r>
    </w:p>
    <w:p w14:paraId="6F5800E8" w14:textId="3D26E39B" w:rsidR="005461D2" w:rsidRDefault="00DE42FB" w:rsidP="00242F84">
      <w:pPr>
        <w:spacing w:after="120"/>
        <w:rPr>
          <w:rFonts w:ascii="Arial" w:hAnsi="Arial" w:cs="Arial"/>
          <w:b/>
          <w:color w:val="auto"/>
        </w:rPr>
      </w:pPr>
      <w:r w:rsidRPr="00DE42FB">
        <w:rPr>
          <w:rFonts w:ascii="Arial" w:hAnsi="Arial" w:cs="Arial"/>
          <w:color w:val="auto"/>
        </w:rPr>
        <w:t xml:space="preserve">The EPSG would be very grateful if you would provide any comments by completing this feedback form and returning it by e-mail no later than </w:t>
      </w:r>
      <w:r w:rsidRPr="00DE42FB">
        <w:rPr>
          <w:rFonts w:ascii="Arial" w:hAnsi="Arial" w:cs="Arial"/>
          <w:b/>
          <w:color w:val="auto"/>
          <w:u w:val="single"/>
        </w:rPr>
        <w:t>09 March 2026</w:t>
      </w:r>
      <w:r w:rsidRPr="00DE42FB">
        <w:rPr>
          <w:rFonts w:ascii="Arial" w:hAnsi="Arial" w:cs="Arial"/>
          <w:b/>
          <w:color w:val="auto"/>
        </w:rPr>
        <w:t xml:space="preserve"> </w:t>
      </w:r>
      <w:r w:rsidRPr="00DE42FB">
        <w:rPr>
          <w:rFonts w:ascii="Arial" w:hAnsi="Arial" w:cs="Arial"/>
          <w:color w:val="auto"/>
        </w:rPr>
        <w:t>to the</w:t>
      </w:r>
      <w:r w:rsidRPr="00DE42FB">
        <w:rPr>
          <w:rFonts w:ascii="Arial" w:hAnsi="Arial" w:cs="Arial"/>
          <w:b/>
          <w:color w:val="auto"/>
        </w:rPr>
        <w:t xml:space="preserve"> EPSG Secretariat</w:t>
      </w:r>
      <w:r w:rsidRPr="00DE42FB">
        <w:rPr>
          <w:rFonts w:ascii="Arial" w:hAnsi="Arial" w:cs="Arial"/>
          <w:color w:val="auto"/>
        </w:rPr>
        <w:t xml:space="preserve"> </w:t>
      </w:r>
      <w:r w:rsidR="005461D2" w:rsidRPr="00C171BD">
        <w:rPr>
          <w:rFonts w:ascii="Arial" w:hAnsi="Arial" w:cs="Arial"/>
          <w:b/>
          <w:color w:val="auto"/>
        </w:rPr>
        <w:t>(</w:t>
      </w:r>
      <w:hyperlink r:id="rId8" w:history="1">
        <w:r w:rsidR="00F66D5E" w:rsidRPr="00C472A4">
          <w:rPr>
            <w:rStyle w:val="Hyperlink"/>
            <w:rFonts w:ascii="Arial" w:hAnsi="Arial" w:cs="Arial"/>
            <w:b/>
          </w:rPr>
          <w:t>secretariat@e-psg.eu</w:t>
        </w:r>
      </w:hyperlink>
      <w:r w:rsidR="005461D2" w:rsidRPr="00C171BD">
        <w:rPr>
          <w:rFonts w:ascii="Arial" w:hAnsi="Arial" w:cs="Arial"/>
          <w:b/>
          <w:color w:val="auto"/>
        </w:rPr>
        <w:t>).</w:t>
      </w:r>
    </w:p>
    <w:p w14:paraId="1E27C6E2" w14:textId="5C42F2FC" w:rsidR="00542EC3" w:rsidRDefault="00DE42FB" w:rsidP="00DE42FB">
      <w:pPr>
        <w:spacing w:after="120"/>
        <w:rPr>
          <w:rFonts w:ascii="Arial" w:hAnsi="Arial" w:cs="Arial"/>
          <w:i/>
          <w:color w:val="auto"/>
        </w:rPr>
      </w:pPr>
      <w:r w:rsidRPr="00DE42FB">
        <w:rPr>
          <w:rFonts w:ascii="Arial" w:hAnsi="Arial" w:cs="Arial"/>
          <w:color w:val="auto"/>
        </w:rPr>
        <w:t xml:space="preserve">When submitting your response, </w:t>
      </w:r>
      <w:r w:rsidRPr="00DE42FB">
        <w:rPr>
          <w:rFonts w:ascii="Arial" w:hAnsi="Arial" w:cs="Arial"/>
          <w:b/>
          <w:color w:val="auto"/>
        </w:rPr>
        <w:t>please use the following subject line for your e-mail</w:t>
      </w:r>
      <w:r>
        <w:rPr>
          <w:rFonts w:ascii="Arial" w:hAnsi="Arial" w:cs="Arial"/>
          <w:color w:val="auto"/>
        </w:rPr>
        <w:t xml:space="preserve">: </w:t>
      </w:r>
      <w:r>
        <w:rPr>
          <w:rFonts w:ascii="Arial" w:hAnsi="Arial" w:cs="Arial"/>
          <w:b/>
          <w:color w:val="auto"/>
        </w:rPr>
        <w:br/>
      </w:r>
      <w:r w:rsidRPr="00DE42FB">
        <w:rPr>
          <w:rFonts w:ascii="Arial" w:hAnsi="Arial" w:cs="Arial"/>
          <w:i/>
          <w:color w:val="auto"/>
        </w:rPr>
        <w:t>Volume v10.5 Consultation Feedback – [Your Organisation Name]</w:t>
      </w:r>
      <w:r>
        <w:rPr>
          <w:rFonts w:ascii="Arial" w:hAnsi="Arial" w:cs="Arial"/>
          <w:i/>
          <w:color w:val="auto"/>
        </w:rPr>
        <w:t>.</w:t>
      </w:r>
    </w:p>
    <w:p w14:paraId="02209B60" w14:textId="77777777" w:rsidR="00DE42FB" w:rsidRPr="00DE42FB" w:rsidRDefault="00DE42FB" w:rsidP="00DE42FB">
      <w:pPr>
        <w:spacing w:after="120"/>
        <w:rPr>
          <w:rFonts w:ascii="Arial" w:hAnsi="Arial" w:cs="Arial"/>
          <w:color w:val="auto"/>
        </w:rPr>
      </w:pPr>
    </w:p>
    <w:p w14:paraId="770596A7" w14:textId="77777777" w:rsidR="00542EC3" w:rsidRPr="00542EC3" w:rsidRDefault="00542EC3" w:rsidP="00242F84">
      <w:pPr>
        <w:spacing w:after="120"/>
        <w:rPr>
          <w:rFonts w:ascii="Arial" w:hAnsi="Arial" w:cs="Arial"/>
          <w:b/>
          <w:color w:val="auto"/>
        </w:rPr>
      </w:pPr>
      <w:r w:rsidRPr="00C32AE8">
        <w:rPr>
          <w:rFonts w:ascii="Arial" w:hAnsi="Arial" w:cs="Arial"/>
          <w:b/>
          <w:bCs/>
          <w:color w:val="auto"/>
        </w:rPr>
        <w:t>Please note that only the comments provided through this feedback form will be considered.</w:t>
      </w:r>
    </w:p>
    <w:p w14:paraId="2C717A9B" w14:textId="77777777" w:rsidR="005461D2" w:rsidRPr="00C171BD" w:rsidRDefault="005461D2" w:rsidP="00242F84">
      <w:pPr>
        <w:spacing w:after="120"/>
        <w:rPr>
          <w:rFonts w:ascii="Arial" w:hAnsi="Arial" w:cs="Arial"/>
          <w:color w:val="auto"/>
        </w:rPr>
      </w:pPr>
      <w:r w:rsidRPr="00C171BD">
        <w:rPr>
          <w:rFonts w:ascii="Arial" w:hAnsi="Arial" w:cs="Arial"/>
          <w:color w:val="auto"/>
        </w:rPr>
        <w:t>Thank you in advance for your kind co-operation.</w:t>
      </w:r>
    </w:p>
    <w:p w14:paraId="1879628E" w14:textId="77777777" w:rsidR="00242F84" w:rsidRPr="00C171BD" w:rsidRDefault="00242F84" w:rsidP="00242F84">
      <w:pPr>
        <w:spacing w:after="120"/>
        <w:rPr>
          <w:rFonts w:ascii="Arial" w:hAnsi="Arial" w:cs="Arial"/>
          <w:color w:val="auto"/>
        </w:rPr>
      </w:pPr>
    </w:p>
    <w:p w14:paraId="03C697B0" w14:textId="13D2DBB5" w:rsidR="00242F84" w:rsidRPr="00C171BD" w:rsidRDefault="00242F84" w:rsidP="00242F84">
      <w:pPr>
        <w:spacing w:after="120"/>
        <w:rPr>
          <w:rFonts w:ascii="Arial" w:hAnsi="Arial" w:cs="Arial"/>
          <w:color w:val="auto"/>
        </w:rPr>
      </w:pPr>
      <w:r w:rsidRPr="00C171BD">
        <w:rPr>
          <w:rFonts w:ascii="Arial" w:hAnsi="Arial" w:cs="Arial"/>
          <w:color w:val="auto"/>
        </w:rPr>
        <w:t>Yours sincerely,</w:t>
      </w:r>
    </w:p>
    <w:tbl>
      <w:tblPr>
        <w:tblW w:w="10417" w:type="dxa"/>
        <w:tblInd w:w="-142" w:type="dxa"/>
        <w:tblLook w:val="04A0" w:firstRow="1" w:lastRow="0" w:firstColumn="1" w:lastColumn="0" w:noHBand="0" w:noVBand="1"/>
      </w:tblPr>
      <w:tblGrid>
        <w:gridCol w:w="3828"/>
        <w:gridCol w:w="6589"/>
      </w:tblGrid>
      <w:tr w:rsidR="00127573" w:rsidRPr="00DE42FB" w14:paraId="19539221" w14:textId="77777777" w:rsidTr="00C472A4">
        <w:tc>
          <w:tcPr>
            <w:tcW w:w="3828" w:type="dxa"/>
          </w:tcPr>
          <w:p w14:paraId="7886DA8A" w14:textId="4DFE0ACD" w:rsidR="00242F84" w:rsidRPr="00C171BD" w:rsidRDefault="00C472A4" w:rsidP="00812DE2">
            <w:pPr>
              <w:spacing w:after="120"/>
              <w:rPr>
                <w:rFonts w:ascii="Arial" w:hAnsi="Arial" w:cs="Arial"/>
                <w:color w:val="auto"/>
              </w:rPr>
            </w:pPr>
            <w:r>
              <w:rPr>
                <w:rFonts w:ascii="Arial" w:hAnsi="Arial" w:cs="Arial"/>
                <w:color w:val="auto"/>
              </w:rPr>
              <w:t xml:space="preserve"> </w:t>
            </w:r>
            <w:r w:rsidR="00F66D5E">
              <w:rPr>
                <w:rFonts w:ascii="Arial" w:hAnsi="Arial" w:cs="Arial"/>
                <w:color w:val="auto"/>
              </w:rPr>
              <w:t xml:space="preserve">Mr. </w:t>
            </w:r>
            <w:r w:rsidR="00F66D5E" w:rsidRPr="00F66D5E">
              <w:rPr>
                <w:rFonts w:ascii="Arial" w:hAnsi="Arial" w:cs="Arial"/>
                <w:color w:val="auto"/>
              </w:rPr>
              <w:t xml:space="preserve">Torbjörn FURUBJELKE, </w:t>
            </w:r>
          </w:p>
          <w:p w14:paraId="687ADC36" w14:textId="64616CB4" w:rsidR="00242F84" w:rsidRPr="00C171BD" w:rsidRDefault="00C472A4" w:rsidP="00812DE2">
            <w:pPr>
              <w:spacing w:after="120"/>
              <w:rPr>
                <w:rFonts w:ascii="Arial" w:hAnsi="Arial" w:cs="Arial"/>
                <w:color w:val="auto"/>
              </w:rPr>
            </w:pPr>
            <w:r>
              <w:rPr>
                <w:rFonts w:ascii="Arial" w:hAnsi="Arial" w:cs="Arial"/>
                <w:color w:val="auto"/>
              </w:rPr>
              <w:t xml:space="preserve"> </w:t>
            </w:r>
            <w:r w:rsidR="00242F84" w:rsidRPr="00C171BD">
              <w:rPr>
                <w:rFonts w:ascii="Arial" w:hAnsi="Arial" w:cs="Arial"/>
                <w:color w:val="auto"/>
              </w:rPr>
              <w:t>Chair</w:t>
            </w:r>
          </w:p>
        </w:tc>
        <w:tc>
          <w:tcPr>
            <w:tcW w:w="6589" w:type="dxa"/>
          </w:tcPr>
          <w:p w14:paraId="4C5EFC07" w14:textId="77777777" w:rsidR="00F66D5E" w:rsidRPr="00F66D5E" w:rsidRDefault="00F66D5E" w:rsidP="00812DE2">
            <w:pPr>
              <w:spacing w:after="120"/>
              <w:rPr>
                <w:rFonts w:ascii="Arial" w:hAnsi="Arial" w:cs="Arial"/>
                <w:color w:val="auto"/>
                <w:lang w:val="fr-FR"/>
              </w:rPr>
            </w:pPr>
            <w:r w:rsidRPr="00F66D5E">
              <w:rPr>
                <w:rFonts w:ascii="Arial" w:hAnsi="Arial" w:cs="Arial"/>
                <w:color w:val="auto"/>
                <w:lang w:val="fr-FR"/>
              </w:rPr>
              <w:t>Mr. Jean-Philippe JOLIVEAU,</w:t>
            </w:r>
          </w:p>
          <w:p w14:paraId="72F76E68" w14:textId="77777777" w:rsidR="00242F84" w:rsidRPr="00F66D5E" w:rsidRDefault="00242F84" w:rsidP="00812DE2">
            <w:pPr>
              <w:spacing w:after="120"/>
              <w:rPr>
                <w:rFonts w:ascii="Arial" w:hAnsi="Arial" w:cs="Arial"/>
                <w:color w:val="auto"/>
                <w:lang w:val="fr-FR"/>
              </w:rPr>
            </w:pPr>
            <w:r w:rsidRPr="00F66D5E">
              <w:rPr>
                <w:rFonts w:ascii="Arial" w:hAnsi="Arial" w:cs="Arial"/>
                <w:color w:val="auto"/>
                <w:lang w:val="fr-FR"/>
              </w:rPr>
              <w:t>Vice-Chair</w:t>
            </w:r>
          </w:p>
        </w:tc>
      </w:tr>
    </w:tbl>
    <w:p w14:paraId="3619C9B1" w14:textId="77777777" w:rsidR="00242F84" w:rsidRPr="00F66D5E" w:rsidRDefault="00242F84" w:rsidP="00242F84">
      <w:pPr>
        <w:spacing w:after="120"/>
        <w:rPr>
          <w:rFonts w:ascii="Arial" w:hAnsi="Arial" w:cs="Arial"/>
          <w:color w:val="auto"/>
          <w:lang w:val="fr-FR"/>
        </w:rPr>
      </w:pPr>
    </w:p>
    <w:p w14:paraId="165B4CA4" w14:textId="4EFC0E7C" w:rsidR="00242F84" w:rsidRPr="00C171BD" w:rsidRDefault="00242F84" w:rsidP="00242F84">
      <w:pPr>
        <w:spacing w:after="120"/>
        <w:rPr>
          <w:rFonts w:ascii="Arial" w:hAnsi="Arial" w:cs="Arial"/>
          <w:color w:val="auto"/>
        </w:rPr>
      </w:pPr>
      <w:r w:rsidRPr="00C171BD">
        <w:rPr>
          <w:rFonts w:ascii="Arial" w:hAnsi="Arial" w:cs="Arial"/>
          <w:color w:val="auto"/>
        </w:rPr>
        <w:t xml:space="preserve">For and on behalf of the European </w:t>
      </w:r>
      <w:r w:rsidR="00F66D5E">
        <w:rPr>
          <w:rFonts w:ascii="Arial" w:hAnsi="Arial" w:cs="Arial"/>
          <w:color w:val="auto"/>
        </w:rPr>
        <w:t>Payments</w:t>
      </w:r>
      <w:r w:rsidR="00F66D5E" w:rsidRPr="00C171BD">
        <w:rPr>
          <w:rFonts w:ascii="Arial" w:hAnsi="Arial" w:cs="Arial"/>
          <w:color w:val="auto"/>
        </w:rPr>
        <w:t xml:space="preserve"> </w:t>
      </w:r>
      <w:r w:rsidRPr="00C171BD">
        <w:rPr>
          <w:rFonts w:ascii="Arial" w:hAnsi="Arial" w:cs="Arial"/>
          <w:color w:val="auto"/>
        </w:rPr>
        <w:t>Stakeholders Group AISBL</w:t>
      </w:r>
    </w:p>
    <w:p w14:paraId="4797F20A" w14:textId="77777777" w:rsidR="00242F84" w:rsidRPr="00C42870" w:rsidRDefault="00242F84">
      <w:pPr>
        <w:jc w:val="left"/>
        <w:rPr>
          <w:rFonts w:ascii="Arial" w:hAnsi="Arial" w:cs="Arial"/>
          <w:szCs w:val="22"/>
          <w:lang w:eastAsia="fr-BE"/>
        </w:rPr>
      </w:pPr>
      <w:r w:rsidRPr="00C42870">
        <w:rPr>
          <w:rFonts w:ascii="Arial" w:hAnsi="Arial" w:cs="Arial"/>
          <w:lang w:eastAsia="fr-BE"/>
        </w:rPr>
        <w:br w:type="page"/>
      </w:r>
    </w:p>
    <w:p w14:paraId="2B2D47E5" w14:textId="77777777" w:rsidR="00242F84" w:rsidRPr="00C42870" w:rsidRDefault="00242F84" w:rsidP="00242F84">
      <w:pPr>
        <w:pStyle w:val="BodyText"/>
        <w:keepLines/>
        <w:spacing w:before="120" w:after="120"/>
        <w:jc w:val="both"/>
        <w:rPr>
          <w:rFonts w:ascii="Arial" w:hAnsi="Arial" w:cs="Arial"/>
          <w:b/>
          <w:bCs/>
          <w:color w:val="auto"/>
        </w:rPr>
      </w:pPr>
    </w:p>
    <w:tbl>
      <w:tblPr>
        <w:tblStyle w:val="TableGrid"/>
        <w:tblW w:w="0" w:type="auto"/>
        <w:tblLook w:val="04A0" w:firstRow="1" w:lastRow="0" w:firstColumn="1" w:lastColumn="0" w:noHBand="0" w:noVBand="1"/>
      </w:tblPr>
      <w:tblGrid>
        <w:gridCol w:w="9628"/>
      </w:tblGrid>
      <w:tr w:rsidR="00242F84" w:rsidRPr="00C42870" w14:paraId="161790EF" w14:textId="77777777" w:rsidTr="00812DE2">
        <w:tc>
          <w:tcPr>
            <w:tcW w:w="9761" w:type="dxa"/>
          </w:tcPr>
          <w:p w14:paraId="032BE301" w14:textId="2A28414A" w:rsidR="00D27474" w:rsidRPr="00C171BD" w:rsidRDefault="00D27474" w:rsidP="00D27474">
            <w:pPr>
              <w:spacing w:before="120" w:after="120"/>
              <w:rPr>
                <w:rFonts w:ascii="Arial" w:hAnsi="Arial" w:cs="Arial"/>
                <w:b/>
                <w:color w:val="auto"/>
                <w:szCs w:val="22"/>
              </w:rPr>
            </w:pPr>
            <w:r w:rsidRPr="00C171BD">
              <w:rPr>
                <w:rFonts w:ascii="Arial" w:hAnsi="Arial" w:cs="Arial"/>
                <w:b/>
                <w:color w:val="auto"/>
                <w:szCs w:val="22"/>
              </w:rPr>
              <w:t xml:space="preserve">Note – European </w:t>
            </w:r>
            <w:r w:rsidR="00780EF9">
              <w:rPr>
                <w:rFonts w:ascii="Arial" w:hAnsi="Arial" w:cs="Arial"/>
                <w:b/>
                <w:color w:val="auto"/>
                <w:szCs w:val="22"/>
              </w:rPr>
              <w:t>Payments</w:t>
            </w:r>
            <w:r w:rsidR="00780EF9" w:rsidRPr="00C171BD">
              <w:rPr>
                <w:rFonts w:ascii="Arial" w:hAnsi="Arial" w:cs="Arial"/>
                <w:b/>
                <w:color w:val="auto"/>
                <w:szCs w:val="22"/>
              </w:rPr>
              <w:t xml:space="preserve"> </w:t>
            </w:r>
            <w:r w:rsidRPr="00C171BD">
              <w:rPr>
                <w:rFonts w:ascii="Arial" w:hAnsi="Arial" w:cs="Arial"/>
                <w:b/>
                <w:color w:val="auto"/>
                <w:szCs w:val="22"/>
              </w:rPr>
              <w:t>Stakeholders Group (E</w:t>
            </w:r>
            <w:r w:rsidR="00780EF9">
              <w:rPr>
                <w:rFonts w:ascii="Arial" w:hAnsi="Arial" w:cs="Arial"/>
                <w:b/>
                <w:color w:val="auto"/>
                <w:szCs w:val="22"/>
              </w:rPr>
              <w:t>P</w:t>
            </w:r>
            <w:r w:rsidRPr="00C171BD">
              <w:rPr>
                <w:rFonts w:ascii="Arial" w:hAnsi="Arial" w:cs="Arial"/>
                <w:b/>
                <w:color w:val="auto"/>
                <w:szCs w:val="22"/>
              </w:rPr>
              <w:t>SG)</w:t>
            </w:r>
          </w:p>
          <w:p w14:paraId="45B0436D" w14:textId="66FBEFF5" w:rsidR="00242F84" w:rsidRPr="00C42870" w:rsidRDefault="00D27474" w:rsidP="00780EF9">
            <w:pPr>
              <w:spacing w:before="120" w:after="120"/>
              <w:rPr>
                <w:rFonts w:ascii="Arial" w:hAnsi="Arial" w:cs="Arial"/>
                <w:szCs w:val="22"/>
              </w:rPr>
            </w:pPr>
            <w:r w:rsidRPr="00C171BD">
              <w:rPr>
                <w:rFonts w:ascii="Arial" w:hAnsi="Arial" w:cs="Arial"/>
                <w:color w:val="auto"/>
                <w:szCs w:val="22"/>
              </w:rPr>
              <w:t xml:space="preserve">The European </w:t>
            </w:r>
            <w:r w:rsidR="00780EF9">
              <w:rPr>
                <w:rFonts w:ascii="Arial" w:hAnsi="Arial" w:cs="Arial"/>
                <w:color w:val="auto"/>
                <w:szCs w:val="22"/>
              </w:rPr>
              <w:t>Payments</w:t>
            </w:r>
            <w:r w:rsidR="00780EF9" w:rsidRPr="00C171BD">
              <w:rPr>
                <w:rFonts w:ascii="Arial" w:hAnsi="Arial" w:cs="Arial"/>
                <w:color w:val="auto"/>
                <w:szCs w:val="22"/>
              </w:rPr>
              <w:t xml:space="preserve"> </w:t>
            </w:r>
            <w:r w:rsidRPr="00C171BD">
              <w:rPr>
                <w:rFonts w:ascii="Arial" w:hAnsi="Arial" w:cs="Arial"/>
                <w:color w:val="auto"/>
                <w:szCs w:val="22"/>
              </w:rPr>
              <w:t>Stakeholders Group (E</w:t>
            </w:r>
            <w:r w:rsidR="00780EF9">
              <w:rPr>
                <w:rFonts w:ascii="Arial" w:hAnsi="Arial" w:cs="Arial"/>
                <w:color w:val="auto"/>
                <w:szCs w:val="22"/>
              </w:rPr>
              <w:t>P</w:t>
            </w:r>
            <w:r w:rsidRPr="00C171BD">
              <w:rPr>
                <w:rFonts w:ascii="Arial" w:hAnsi="Arial" w:cs="Arial"/>
                <w:color w:val="auto"/>
                <w:szCs w:val="22"/>
              </w:rPr>
              <w:t xml:space="preserve">SG) is a multi-stakeholder association promoting </w:t>
            </w:r>
            <w:r w:rsidR="00780EF9">
              <w:rPr>
                <w:rFonts w:ascii="Arial" w:hAnsi="Arial" w:cs="Arial"/>
                <w:color w:val="auto"/>
                <w:szCs w:val="22"/>
              </w:rPr>
              <w:t>payments</w:t>
            </w:r>
            <w:r w:rsidR="00780EF9" w:rsidRPr="00C171BD">
              <w:rPr>
                <w:rFonts w:ascii="Arial" w:hAnsi="Arial" w:cs="Arial"/>
                <w:color w:val="auto"/>
                <w:szCs w:val="22"/>
              </w:rPr>
              <w:t xml:space="preserve"> </w:t>
            </w:r>
            <w:r w:rsidRPr="00C171BD">
              <w:rPr>
                <w:rFonts w:ascii="Arial" w:hAnsi="Arial" w:cs="Arial"/>
                <w:color w:val="auto"/>
                <w:szCs w:val="22"/>
              </w:rPr>
              <w:t>harmonisation in the Single Euro Payments Area (SEPA). The E</w:t>
            </w:r>
            <w:r w:rsidR="00780EF9">
              <w:rPr>
                <w:rFonts w:ascii="Arial" w:hAnsi="Arial" w:cs="Arial"/>
                <w:color w:val="auto"/>
                <w:szCs w:val="22"/>
              </w:rPr>
              <w:t>P</w:t>
            </w:r>
            <w:r w:rsidRPr="00C171BD">
              <w:rPr>
                <w:rFonts w:ascii="Arial" w:hAnsi="Arial" w:cs="Arial"/>
                <w:color w:val="auto"/>
                <w:szCs w:val="22"/>
              </w:rPr>
              <w:t xml:space="preserve">SG is made up of organisations from five sectors of the payment chain: retailers/wholesale, vendors (card, payment devices, related IT systems), processors of </w:t>
            </w:r>
            <w:r w:rsidR="00780EF9">
              <w:rPr>
                <w:rFonts w:ascii="Arial" w:hAnsi="Arial" w:cs="Arial"/>
                <w:color w:val="auto"/>
                <w:szCs w:val="22"/>
              </w:rPr>
              <w:t>payment</w:t>
            </w:r>
            <w:r w:rsidR="00780EF9" w:rsidRPr="00C171BD">
              <w:rPr>
                <w:rFonts w:ascii="Arial" w:hAnsi="Arial" w:cs="Arial"/>
                <w:color w:val="auto"/>
                <w:szCs w:val="22"/>
              </w:rPr>
              <w:t xml:space="preserve"> </w:t>
            </w:r>
            <w:r w:rsidRPr="00C171BD">
              <w:rPr>
                <w:rFonts w:ascii="Arial" w:hAnsi="Arial" w:cs="Arial"/>
                <w:color w:val="auto"/>
                <w:szCs w:val="22"/>
              </w:rPr>
              <w:t xml:space="preserve">transactions, schemes, and payment service providers. The </w:t>
            </w:r>
            <w:r w:rsidR="00780EF9" w:rsidRPr="00C171BD">
              <w:rPr>
                <w:rFonts w:ascii="Arial" w:hAnsi="Arial" w:cs="Arial"/>
                <w:color w:val="auto"/>
                <w:szCs w:val="22"/>
              </w:rPr>
              <w:t>E</w:t>
            </w:r>
            <w:r w:rsidR="00780EF9">
              <w:rPr>
                <w:rFonts w:ascii="Arial" w:hAnsi="Arial" w:cs="Arial"/>
                <w:color w:val="auto"/>
                <w:szCs w:val="22"/>
              </w:rPr>
              <w:t>P</w:t>
            </w:r>
            <w:r w:rsidR="00780EF9" w:rsidRPr="00C171BD">
              <w:rPr>
                <w:rFonts w:ascii="Arial" w:hAnsi="Arial" w:cs="Arial"/>
                <w:color w:val="auto"/>
                <w:szCs w:val="22"/>
              </w:rPr>
              <w:t xml:space="preserve">SG </w:t>
            </w:r>
            <w:r w:rsidRPr="00C171BD">
              <w:rPr>
                <w:rFonts w:ascii="Arial" w:hAnsi="Arial" w:cs="Arial"/>
                <w:color w:val="auto"/>
                <w:szCs w:val="22"/>
              </w:rPr>
              <w:t xml:space="preserve">is an international not-for-profit association. The objective of the </w:t>
            </w:r>
            <w:r w:rsidR="00780EF9" w:rsidRPr="00C171BD">
              <w:rPr>
                <w:rFonts w:ascii="Arial" w:hAnsi="Arial" w:cs="Arial"/>
                <w:color w:val="auto"/>
                <w:szCs w:val="22"/>
              </w:rPr>
              <w:t>E</w:t>
            </w:r>
            <w:r w:rsidR="00780EF9">
              <w:rPr>
                <w:rFonts w:ascii="Arial" w:hAnsi="Arial" w:cs="Arial"/>
                <w:color w:val="auto"/>
                <w:szCs w:val="22"/>
              </w:rPr>
              <w:t>P</w:t>
            </w:r>
            <w:r w:rsidR="00780EF9" w:rsidRPr="00C171BD">
              <w:rPr>
                <w:rFonts w:ascii="Arial" w:hAnsi="Arial" w:cs="Arial"/>
                <w:color w:val="auto"/>
                <w:szCs w:val="22"/>
              </w:rPr>
              <w:t xml:space="preserve">SG </w:t>
            </w:r>
            <w:r w:rsidRPr="00C171BD">
              <w:rPr>
                <w:rFonts w:ascii="Arial" w:hAnsi="Arial" w:cs="Arial"/>
                <w:color w:val="auto"/>
                <w:szCs w:val="22"/>
              </w:rPr>
              <w:t xml:space="preserve">is to contribute to making it possible for EU citizens to use their </w:t>
            </w:r>
            <w:r w:rsidR="00780EF9">
              <w:rPr>
                <w:rFonts w:ascii="Arial" w:hAnsi="Arial" w:cs="Arial"/>
                <w:color w:val="auto"/>
                <w:szCs w:val="22"/>
              </w:rPr>
              <w:t>payment devices for</w:t>
            </w:r>
            <w:r w:rsidRPr="00C171BD">
              <w:rPr>
                <w:rFonts w:ascii="Arial" w:hAnsi="Arial" w:cs="Arial"/>
                <w:color w:val="auto"/>
                <w:szCs w:val="22"/>
              </w:rPr>
              <w:t xml:space="preserve"> payments and ATM withdrawals with the same ease and convenience throughout SEPA as in their own country, and to help remove technical, practical and commercial barriers to </w:t>
            </w:r>
            <w:r w:rsidR="00780EF9">
              <w:rPr>
                <w:rFonts w:ascii="Arial" w:hAnsi="Arial" w:cs="Arial"/>
                <w:color w:val="auto"/>
                <w:szCs w:val="22"/>
              </w:rPr>
              <w:t>payment</w:t>
            </w:r>
            <w:r w:rsidR="00780EF9" w:rsidRPr="00C171BD">
              <w:rPr>
                <w:rFonts w:ascii="Arial" w:hAnsi="Arial" w:cs="Arial"/>
                <w:color w:val="auto"/>
                <w:szCs w:val="22"/>
              </w:rPr>
              <w:t xml:space="preserve"> </w:t>
            </w:r>
            <w:r w:rsidRPr="00C171BD">
              <w:rPr>
                <w:rFonts w:ascii="Arial" w:hAnsi="Arial" w:cs="Arial"/>
                <w:color w:val="auto"/>
                <w:szCs w:val="22"/>
              </w:rPr>
              <w:t xml:space="preserve">harmonisation for the benefit of industry participants. It pursues this goal through the maintenance and evolution of the SEPA </w:t>
            </w:r>
            <w:r w:rsidR="00780EF9">
              <w:rPr>
                <w:rFonts w:ascii="Arial" w:hAnsi="Arial" w:cs="Arial"/>
                <w:color w:val="auto"/>
                <w:szCs w:val="22"/>
              </w:rPr>
              <w:t>Payments</w:t>
            </w:r>
            <w:r w:rsidR="00780EF9" w:rsidRPr="00C171BD">
              <w:rPr>
                <w:rFonts w:ascii="Arial" w:hAnsi="Arial" w:cs="Arial"/>
                <w:color w:val="auto"/>
                <w:szCs w:val="22"/>
              </w:rPr>
              <w:t xml:space="preserve"> </w:t>
            </w:r>
            <w:r w:rsidRPr="00C171BD">
              <w:rPr>
                <w:rFonts w:ascii="Arial" w:hAnsi="Arial" w:cs="Arial"/>
                <w:color w:val="auto"/>
                <w:szCs w:val="22"/>
              </w:rPr>
              <w:t xml:space="preserve">Standardisation Volume (the Volume), a key document for the </w:t>
            </w:r>
            <w:r w:rsidR="00780EF9">
              <w:rPr>
                <w:rFonts w:ascii="Arial" w:hAnsi="Arial" w:cs="Arial"/>
                <w:color w:val="auto"/>
                <w:szCs w:val="22"/>
              </w:rPr>
              <w:t>payment</w:t>
            </w:r>
            <w:r w:rsidR="00780EF9" w:rsidRPr="00C171BD">
              <w:rPr>
                <w:rFonts w:ascii="Arial" w:hAnsi="Arial" w:cs="Arial"/>
                <w:color w:val="auto"/>
                <w:szCs w:val="22"/>
              </w:rPr>
              <w:t xml:space="preserve"> </w:t>
            </w:r>
            <w:r w:rsidRPr="00C171BD">
              <w:rPr>
                <w:rFonts w:ascii="Arial" w:hAnsi="Arial" w:cs="Arial"/>
                <w:color w:val="auto"/>
                <w:szCs w:val="22"/>
              </w:rPr>
              <w:t xml:space="preserve">industry defining guidelines for </w:t>
            </w:r>
            <w:r w:rsidR="00780EF9">
              <w:rPr>
                <w:rFonts w:ascii="Arial" w:hAnsi="Arial" w:cs="Arial"/>
                <w:color w:val="auto"/>
                <w:szCs w:val="22"/>
              </w:rPr>
              <w:t>payment</w:t>
            </w:r>
            <w:r w:rsidR="00780EF9" w:rsidRPr="00C171BD">
              <w:rPr>
                <w:rFonts w:ascii="Arial" w:hAnsi="Arial" w:cs="Arial"/>
                <w:color w:val="auto"/>
                <w:szCs w:val="22"/>
              </w:rPr>
              <w:t xml:space="preserve"> </w:t>
            </w:r>
            <w:r w:rsidRPr="00C171BD">
              <w:rPr>
                <w:rFonts w:ascii="Arial" w:hAnsi="Arial" w:cs="Arial"/>
                <w:color w:val="auto"/>
                <w:szCs w:val="22"/>
              </w:rPr>
              <w:t xml:space="preserve">standardisation, interoperability and security in Europe. As a self-regulatory initiative, the </w:t>
            </w:r>
            <w:r w:rsidR="00780EF9" w:rsidRPr="00C171BD">
              <w:rPr>
                <w:rFonts w:ascii="Arial" w:hAnsi="Arial" w:cs="Arial"/>
                <w:color w:val="auto"/>
                <w:szCs w:val="22"/>
              </w:rPr>
              <w:t>E</w:t>
            </w:r>
            <w:r w:rsidR="00780EF9">
              <w:rPr>
                <w:rFonts w:ascii="Arial" w:hAnsi="Arial" w:cs="Arial"/>
                <w:color w:val="auto"/>
                <w:szCs w:val="22"/>
              </w:rPr>
              <w:t>P</w:t>
            </w:r>
            <w:r w:rsidR="00780EF9" w:rsidRPr="00C171BD">
              <w:rPr>
                <w:rFonts w:ascii="Arial" w:hAnsi="Arial" w:cs="Arial"/>
                <w:color w:val="auto"/>
                <w:szCs w:val="22"/>
              </w:rPr>
              <w:t xml:space="preserve">SG </w:t>
            </w:r>
            <w:r w:rsidRPr="00C171BD">
              <w:rPr>
                <w:rFonts w:ascii="Arial" w:hAnsi="Arial" w:cs="Arial"/>
                <w:color w:val="auto"/>
                <w:szCs w:val="22"/>
              </w:rPr>
              <w:t xml:space="preserve">also promotes conformance of the </w:t>
            </w:r>
            <w:r w:rsidR="00780EF9">
              <w:rPr>
                <w:rFonts w:ascii="Arial" w:hAnsi="Arial" w:cs="Arial"/>
                <w:color w:val="auto"/>
                <w:szCs w:val="22"/>
              </w:rPr>
              <w:t>payment</w:t>
            </w:r>
            <w:r w:rsidR="00780EF9" w:rsidRPr="00C171BD">
              <w:rPr>
                <w:rFonts w:ascii="Arial" w:hAnsi="Arial" w:cs="Arial"/>
                <w:color w:val="auto"/>
                <w:szCs w:val="22"/>
              </w:rPr>
              <w:t xml:space="preserve"> </w:t>
            </w:r>
            <w:r w:rsidRPr="00C171BD">
              <w:rPr>
                <w:rFonts w:ascii="Arial" w:hAnsi="Arial" w:cs="Arial"/>
                <w:color w:val="auto"/>
                <w:szCs w:val="22"/>
              </w:rPr>
              <w:t xml:space="preserve">industry to the Volume. The </w:t>
            </w:r>
            <w:r w:rsidR="00780EF9" w:rsidRPr="00C171BD">
              <w:rPr>
                <w:rFonts w:ascii="Arial" w:hAnsi="Arial" w:cs="Arial"/>
                <w:color w:val="auto"/>
                <w:szCs w:val="22"/>
              </w:rPr>
              <w:t>E</w:t>
            </w:r>
            <w:r w:rsidR="00780EF9">
              <w:rPr>
                <w:rFonts w:ascii="Arial" w:hAnsi="Arial" w:cs="Arial"/>
                <w:color w:val="auto"/>
                <w:szCs w:val="22"/>
              </w:rPr>
              <w:t>P</w:t>
            </w:r>
            <w:r w:rsidR="00780EF9" w:rsidRPr="00C171BD">
              <w:rPr>
                <w:rFonts w:ascii="Arial" w:hAnsi="Arial" w:cs="Arial"/>
                <w:color w:val="auto"/>
                <w:szCs w:val="22"/>
              </w:rPr>
              <w:t xml:space="preserve">SG </w:t>
            </w:r>
            <w:r w:rsidRPr="00C171BD">
              <w:rPr>
                <w:rFonts w:ascii="Arial" w:hAnsi="Arial" w:cs="Arial"/>
                <w:color w:val="auto"/>
                <w:szCs w:val="22"/>
              </w:rPr>
              <w:t>is not part of the EU institutional framework, yet its creation is supported by European Union institutions, which participate in its work as observers.</w:t>
            </w:r>
          </w:p>
        </w:tc>
      </w:tr>
    </w:tbl>
    <w:p w14:paraId="211FCD42" w14:textId="77777777" w:rsidR="00CE3931" w:rsidRPr="00C42870" w:rsidRDefault="00CE3931" w:rsidP="00242F84">
      <w:pPr>
        <w:pStyle w:val="BodyText"/>
        <w:rPr>
          <w:rFonts w:ascii="Arial" w:hAnsi="Arial" w:cs="Arial"/>
          <w:lang w:eastAsia="fr-BE"/>
        </w:rPr>
      </w:pPr>
    </w:p>
    <w:p w14:paraId="5C122BCD" w14:textId="77777777" w:rsidR="00CE3931" w:rsidRPr="00C42870" w:rsidRDefault="00CE3931">
      <w:pPr>
        <w:jc w:val="left"/>
        <w:rPr>
          <w:rFonts w:ascii="Arial" w:hAnsi="Arial" w:cs="Arial"/>
          <w:szCs w:val="22"/>
          <w:lang w:eastAsia="fr-BE"/>
        </w:rPr>
      </w:pPr>
      <w:r w:rsidRPr="00C42870">
        <w:rPr>
          <w:rFonts w:ascii="Arial" w:hAnsi="Arial" w:cs="Arial"/>
          <w:lang w:eastAsia="fr-BE"/>
        </w:rPr>
        <w:br w:type="page"/>
      </w:r>
    </w:p>
    <w:p w14:paraId="4027349C" w14:textId="77777777" w:rsidR="00CE3931" w:rsidRPr="00C42870" w:rsidRDefault="00CE3931" w:rsidP="00CE3931">
      <w:pPr>
        <w:pStyle w:val="CSTitle"/>
        <w:ind w:left="0"/>
        <w:jc w:val="center"/>
        <w:outlineLvl w:val="0"/>
        <w:rPr>
          <w:rFonts w:cs="Arial"/>
          <w:bCs/>
          <w:sz w:val="32"/>
          <w:lang w:val="en-GB"/>
        </w:rPr>
      </w:pPr>
    </w:p>
    <w:p w14:paraId="2B857B16" w14:textId="77777777" w:rsidR="00CE3931" w:rsidRPr="00C171BD" w:rsidRDefault="00CE3931" w:rsidP="00CE3931">
      <w:pPr>
        <w:pStyle w:val="CSTitle"/>
        <w:ind w:left="0"/>
        <w:jc w:val="center"/>
        <w:outlineLvl w:val="0"/>
        <w:rPr>
          <w:rFonts w:asciiTheme="minorHAnsi" w:hAnsiTheme="minorHAnsi" w:cstheme="minorHAnsi"/>
          <w:bCs/>
          <w:szCs w:val="36"/>
          <w:lang w:val="en-GB"/>
        </w:rPr>
      </w:pPr>
      <w:bookmarkStart w:id="1" w:name="_GoBack"/>
      <w:bookmarkEnd w:id="1"/>
      <w:r w:rsidRPr="00C171BD">
        <w:rPr>
          <w:rFonts w:asciiTheme="minorHAnsi" w:hAnsiTheme="minorHAnsi" w:cstheme="minorHAnsi"/>
          <w:bCs/>
          <w:szCs w:val="36"/>
          <w:lang w:val="en-GB"/>
        </w:rPr>
        <w:t>Feedback Form</w:t>
      </w:r>
    </w:p>
    <w:p w14:paraId="3ACFC53F" w14:textId="494B775B" w:rsidR="00CE3931" w:rsidRPr="005F0084" w:rsidRDefault="00CE3931" w:rsidP="00170BED">
      <w:pPr>
        <w:pStyle w:val="CSTitle"/>
        <w:ind w:left="0"/>
        <w:jc w:val="center"/>
        <w:rPr>
          <w:rFonts w:asciiTheme="minorHAnsi" w:hAnsiTheme="minorHAnsi" w:cstheme="minorHAnsi"/>
          <w:bCs/>
          <w:i/>
          <w:sz w:val="40"/>
          <w:szCs w:val="40"/>
          <w:lang w:val="en-GB"/>
        </w:rPr>
      </w:pPr>
      <w:r w:rsidRPr="005F0084">
        <w:rPr>
          <w:rFonts w:asciiTheme="minorHAnsi" w:hAnsiTheme="minorHAnsi" w:cstheme="minorHAnsi"/>
          <w:bCs/>
          <w:i/>
          <w:sz w:val="40"/>
          <w:szCs w:val="40"/>
          <w:lang w:val="en-GB"/>
        </w:rPr>
        <w:t xml:space="preserve">SEPA </w:t>
      </w:r>
      <w:r w:rsidR="00780EF9">
        <w:rPr>
          <w:rFonts w:asciiTheme="minorHAnsi" w:hAnsiTheme="minorHAnsi" w:cstheme="minorHAnsi"/>
          <w:bCs/>
          <w:i/>
          <w:sz w:val="40"/>
          <w:szCs w:val="40"/>
          <w:lang w:val="en-GB"/>
        </w:rPr>
        <w:t>Payments</w:t>
      </w:r>
      <w:r w:rsidR="00780EF9" w:rsidRPr="005F0084">
        <w:rPr>
          <w:rFonts w:asciiTheme="minorHAnsi" w:hAnsiTheme="minorHAnsi" w:cstheme="minorHAnsi"/>
          <w:bCs/>
          <w:i/>
          <w:sz w:val="40"/>
          <w:szCs w:val="40"/>
          <w:lang w:val="en-GB"/>
        </w:rPr>
        <w:t xml:space="preserve"> </w:t>
      </w:r>
      <w:r w:rsidR="00170BED" w:rsidRPr="005F0084">
        <w:rPr>
          <w:rFonts w:asciiTheme="minorHAnsi" w:hAnsiTheme="minorHAnsi" w:cstheme="minorHAnsi"/>
          <w:bCs/>
          <w:i/>
          <w:sz w:val="40"/>
          <w:szCs w:val="40"/>
          <w:lang w:val="en-GB"/>
        </w:rPr>
        <w:t xml:space="preserve">Standardisation Volume </w:t>
      </w:r>
      <w:r w:rsidR="00780EF9" w:rsidRPr="005F0084">
        <w:rPr>
          <w:rFonts w:asciiTheme="minorHAnsi" w:hAnsiTheme="minorHAnsi" w:cstheme="minorHAnsi"/>
          <w:bCs/>
          <w:i/>
          <w:sz w:val="40"/>
          <w:szCs w:val="40"/>
          <w:lang w:val="en-GB"/>
        </w:rPr>
        <w:t>v</w:t>
      </w:r>
      <w:r w:rsidR="00780EF9">
        <w:rPr>
          <w:rFonts w:asciiTheme="minorHAnsi" w:hAnsiTheme="minorHAnsi" w:cstheme="minorHAnsi"/>
          <w:bCs/>
          <w:i/>
          <w:sz w:val="40"/>
          <w:szCs w:val="40"/>
          <w:lang w:val="en-GB"/>
        </w:rPr>
        <w:t>10</w:t>
      </w:r>
      <w:r w:rsidR="00170BED" w:rsidRPr="005F0084">
        <w:rPr>
          <w:rFonts w:asciiTheme="minorHAnsi" w:hAnsiTheme="minorHAnsi" w:cstheme="minorHAnsi"/>
          <w:bCs/>
          <w:i/>
          <w:sz w:val="40"/>
          <w:szCs w:val="40"/>
          <w:lang w:val="en-GB"/>
        </w:rPr>
        <w:t>.5</w:t>
      </w:r>
    </w:p>
    <w:p w14:paraId="4FCEDBF3" w14:textId="643B9A48" w:rsidR="00CE3931" w:rsidRPr="00C171BD" w:rsidRDefault="00CE3931" w:rsidP="00C171BD">
      <w:pPr>
        <w:pStyle w:val="CSTitle"/>
        <w:spacing w:before="240"/>
        <w:ind w:left="0"/>
        <w:jc w:val="center"/>
        <w:rPr>
          <w:rFonts w:asciiTheme="minorHAnsi" w:hAnsiTheme="minorHAnsi" w:cstheme="minorHAnsi"/>
          <w:bCs/>
          <w:sz w:val="26"/>
          <w:szCs w:val="26"/>
          <w:lang w:val="en-GB"/>
        </w:rPr>
      </w:pPr>
      <w:r w:rsidRPr="00C171BD">
        <w:rPr>
          <w:rFonts w:asciiTheme="minorHAnsi" w:hAnsiTheme="minorHAnsi" w:cstheme="minorHAnsi"/>
          <w:bCs/>
          <w:sz w:val="26"/>
          <w:szCs w:val="26"/>
          <w:lang w:val="en-GB"/>
        </w:rPr>
        <w:t xml:space="preserve">Consultation </w:t>
      </w:r>
      <w:r w:rsidR="00780EF9">
        <w:rPr>
          <w:rFonts w:asciiTheme="minorHAnsi" w:hAnsiTheme="minorHAnsi" w:cstheme="minorHAnsi"/>
          <w:bCs/>
          <w:sz w:val="26"/>
          <w:szCs w:val="26"/>
          <w:lang w:val="en-GB"/>
        </w:rPr>
        <w:t xml:space="preserve">08 </w:t>
      </w:r>
      <w:r w:rsidR="00170BED">
        <w:rPr>
          <w:rFonts w:asciiTheme="minorHAnsi" w:hAnsiTheme="minorHAnsi" w:cstheme="minorHAnsi"/>
          <w:bCs/>
          <w:sz w:val="26"/>
          <w:szCs w:val="26"/>
          <w:lang w:val="en-GB"/>
        </w:rPr>
        <w:t xml:space="preserve">December </w:t>
      </w:r>
      <w:r w:rsidR="00780EF9">
        <w:rPr>
          <w:rFonts w:asciiTheme="minorHAnsi" w:hAnsiTheme="minorHAnsi" w:cstheme="minorHAnsi"/>
          <w:bCs/>
          <w:sz w:val="26"/>
          <w:szCs w:val="26"/>
          <w:lang w:val="en-GB"/>
        </w:rPr>
        <w:t>2025</w:t>
      </w:r>
      <w:r w:rsidR="00780EF9" w:rsidRPr="00C171BD">
        <w:rPr>
          <w:rFonts w:asciiTheme="minorHAnsi" w:hAnsiTheme="minorHAnsi" w:cstheme="minorHAnsi"/>
          <w:bCs/>
          <w:sz w:val="26"/>
          <w:szCs w:val="26"/>
          <w:lang w:val="en-GB"/>
        </w:rPr>
        <w:t xml:space="preserve"> </w:t>
      </w:r>
      <w:r w:rsidR="00C171BD" w:rsidRPr="00C171BD">
        <w:rPr>
          <w:rFonts w:asciiTheme="minorHAnsi" w:hAnsiTheme="minorHAnsi" w:cstheme="minorHAnsi"/>
          <w:bCs/>
          <w:sz w:val="26"/>
          <w:szCs w:val="26"/>
          <w:lang w:val="en-GB"/>
        </w:rPr>
        <w:t xml:space="preserve">– </w:t>
      </w:r>
      <w:r w:rsidR="00780EF9">
        <w:rPr>
          <w:rFonts w:asciiTheme="minorHAnsi" w:hAnsiTheme="minorHAnsi" w:cstheme="minorHAnsi"/>
          <w:bCs/>
          <w:sz w:val="26"/>
          <w:szCs w:val="26"/>
          <w:lang w:val="en-GB"/>
        </w:rPr>
        <w:t xml:space="preserve">09 </w:t>
      </w:r>
      <w:r w:rsidR="00170BED">
        <w:rPr>
          <w:rFonts w:asciiTheme="minorHAnsi" w:hAnsiTheme="minorHAnsi" w:cstheme="minorHAnsi"/>
          <w:bCs/>
          <w:sz w:val="26"/>
          <w:szCs w:val="26"/>
          <w:lang w:val="en-GB"/>
        </w:rPr>
        <w:t xml:space="preserve">March </w:t>
      </w:r>
      <w:r w:rsidR="00780EF9">
        <w:rPr>
          <w:rFonts w:asciiTheme="minorHAnsi" w:hAnsiTheme="minorHAnsi" w:cstheme="minorHAnsi"/>
          <w:bCs/>
          <w:sz w:val="26"/>
          <w:szCs w:val="26"/>
          <w:lang w:val="en-GB"/>
        </w:rPr>
        <w:t>2026</w:t>
      </w:r>
    </w:p>
    <w:p w14:paraId="4DD8DFDB" w14:textId="77777777" w:rsidR="00CE3931" w:rsidRPr="00C42870" w:rsidRDefault="00CE3931" w:rsidP="00CE3931">
      <w:pPr>
        <w:rPr>
          <w:rFonts w:ascii="Arial" w:hAnsi="Arial" w:cs="Arial"/>
        </w:rPr>
      </w:pPr>
    </w:p>
    <w:p w14:paraId="1410A196" w14:textId="77777777" w:rsidR="00CE3931" w:rsidRPr="00C42870" w:rsidRDefault="00CE3931" w:rsidP="00CE3931">
      <w:pPr>
        <w:rPr>
          <w:rFonts w:ascii="Arial" w:hAnsi="Arial" w:cs="Arial"/>
        </w:rPr>
      </w:pPr>
    </w:p>
    <w:tbl>
      <w:tblPr>
        <w:tblStyle w:val="TableGrid"/>
        <w:tblW w:w="0" w:type="auto"/>
        <w:tblInd w:w="1129" w:type="dxa"/>
        <w:tblLook w:val="04A0" w:firstRow="1" w:lastRow="0" w:firstColumn="1" w:lastColumn="0" w:noHBand="0" w:noVBand="1"/>
      </w:tblPr>
      <w:tblGrid>
        <w:gridCol w:w="3589"/>
        <w:gridCol w:w="3499"/>
      </w:tblGrid>
      <w:tr w:rsidR="00CE3931" w:rsidRPr="00C42870" w14:paraId="43E5A06F" w14:textId="77777777" w:rsidTr="00812DE2">
        <w:trPr>
          <w:trHeight w:val="438"/>
        </w:trPr>
        <w:tc>
          <w:tcPr>
            <w:tcW w:w="3589" w:type="dxa"/>
            <w:shd w:val="clear" w:color="auto" w:fill="D9D9D9" w:themeFill="background1" w:themeFillShade="D9"/>
            <w:vAlign w:val="center"/>
          </w:tcPr>
          <w:p w14:paraId="5D13C6D7"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Date</w:t>
            </w:r>
          </w:p>
        </w:tc>
        <w:tc>
          <w:tcPr>
            <w:tcW w:w="3499" w:type="dxa"/>
            <w:vAlign w:val="center"/>
          </w:tcPr>
          <w:sdt>
            <w:sdtPr>
              <w:rPr>
                <w:rFonts w:ascii="Arial" w:hAnsi="Arial" w:cs="Arial"/>
              </w:rPr>
              <w:id w:val="-1503893045"/>
              <w:placeholder>
                <w:docPart w:val="5073CABD9A4D47329968E6D5B6A0C2AC"/>
              </w:placeholder>
              <w:date>
                <w:dateFormat w:val="dd/MM/yy"/>
                <w:lid w:val="en-GB"/>
                <w:storeMappedDataAs w:val="date"/>
                <w:calendar w:val="gregorian"/>
              </w:date>
            </w:sdtPr>
            <w:sdtEndPr/>
            <w:sdtContent>
              <w:p w14:paraId="5A6DDDDF" w14:textId="77777777" w:rsidR="00CE3931" w:rsidRPr="00C42870" w:rsidRDefault="00F56FA8" w:rsidP="00812DE2">
                <w:pPr>
                  <w:jc w:val="center"/>
                  <w:rPr>
                    <w:rFonts w:ascii="Arial" w:hAnsi="Arial" w:cs="Arial"/>
                  </w:rPr>
                </w:pPr>
                <w:r w:rsidRPr="00C42870">
                  <w:rPr>
                    <w:rFonts w:ascii="Arial" w:hAnsi="Arial" w:cs="Arial"/>
                  </w:rPr>
                  <w:t>dd-mm-yy</w:t>
                </w:r>
              </w:p>
            </w:sdtContent>
          </w:sdt>
        </w:tc>
      </w:tr>
      <w:tr w:rsidR="00CE3931" w:rsidRPr="00C42870" w14:paraId="55170325" w14:textId="77777777" w:rsidTr="00812DE2">
        <w:trPr>
          <w:trHeight w:val="438"/>
        </w:trPr>
        <w:tc>
          <w:tcPr>
            <w:tcW w:w="3589" w:type="dxa"/>
            <w:shd w:val="clear" w:color="auto" w:fill="D9D9D9" w:themeFill="background1" w:themeFillShade="D9"/>
            <w:vAlign w:val="center"/>
          </w:tcPr>
          <w:p w14:paraId="5B4895CB"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Representative Name</w:t>
            </w:r>
          </w:p>
        </w:tc>
        <w:tc>
          <w:tcPr>
            <w:tcW w:w="3499" w:type="dxa"/>
            <w:vAlign w:val="center"/>
          </w:tcPr>
          <w:p w14:paraId="0AA773ED" w14:textId="77777777" w:rsidR="00CE3931" w:rsidRPr="00C42870" w:rsidRDefault="00CE3931" w:rsidP="00812DE2">
            <w:pPr>
              <w:jc w:val="center"/>
              <w:rPr>
                <w:rFonts w:ascii="Arial" w:hAnsi="Arial" w:cs="Arial"/>
              </w:rPr>
            </w:pPr>
          </w:p>
        </w:tc>
      </w:tr>
      <w:tr w:rsidR="00CE3931" w:rsidRPr="00C42870" w14:paraId="76DB28FD" w14:textId="77777777" w:rsidTr="00812DE2">
        <w:trPr>
          <w:trHeight w:val="416"/>
        </w:trPr>
        <w:tc>
          <w:tcPr>
            <w:tcW w:w="3589" w:type="dxa"/>
            <w:shd w:val="clear" w:color="auto" w:fill="D9D9D9" w:themeFill="background1" w:themeFillShade="D9"/>
            <w:vAlign w:val="center"/>
          </w:tcPr>
          <w:p w14:paraId="6EE0772F"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Title/Position</w:t>
            </w:r>
          </w:p>
        </w:tc>
        <w:tc>
          <w:tcPr>
            <w:tcW w:w="3499" w:type="dxa"/>
            <w:vAlign w:val="center"/>
          </w:tcPr>
          <w:p w14:paraId="344930A0" w14:textId="77777777" w:rsidR="00CE3931" w:rsidRPr="00C42870" w:rsidRDefault="00CE3931" w:rsidP="00812DE2">
            <w:pPr>
              <w:jc w:val="center"/>
              <w:rPr>
                <w:rFonts w:ascii="Arial" w:hAnsi="Arial" w:cs="Arial"/>
              </w:rPr>
            </w:pPr>
          </w:p>
        </w:tc>
      </w:tr>
      <w:tr w:rsidR="00CE3931" w:rsidRPr="00C42870" w14:paraId="6AD87E2B" w14:textId="77777777" w:rsidTr="00812DE2">
        <w:trPr>
          <w:trHeight w:val="416"/>
        </w:trPr>
        <w:tc>
          <w:tcPr>
            <w:tcW w:w="3589" w:type="dxa"/>
            <w:shd w:val="clear" w:color="auto" w:fill="D9D9D9" w:themeFill="background1" w:themeFillShade="D9"/>
            <w:vAlign w:val="center"/>
          </w:tcPr>
          <w:p w14:paraId="50C05AF5"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Organisation Name</w:t>
            </w:r>
          </w:p>
        </w:tc>
        <w:tc>
          <w:tcPr>
            <w:tcW w:w="3499" w:type="dxa"/>
            <w:vAlign w:val="center"/>
          </w:tcPr>
          <w:p w14:paraId="7E6E5C51" w14:textId="77777777" w:rsidR="00CE3931" w:rsidRPr="00C42870" w:rsidRDefault="00CE3931" w:rsidP="00812DE2">
            <w:pPr>
              <w:jc w:val="center"/>
              <w:rPr>
                <w:rFonts w:ascii="Arial" w:hAnsi="Arial" w:cs="Arial"/>
              </w:rPr>
            </w:pPr>
          </w:p>
        </w:tc>
      </w:tr>
      <w:tr w:rsidR="00CE3931" w:rsidRPr="00C42870" w14:paraId="666B8626" w14:textId="77777777" w:rsidTr="00812DE2">
        <w:trPr>
          <w:trHeight w:val="423"/>
        </w:trPr>
        <w:tc>
          <w:tcPr>
            <w:tcW w:w="3589" w:type="dxa"/>
            <w:shd w:val="clear" w:color="auto" w:fill="D9D9D9" w:themeFill="background1" w:themeFillShade="D9"/>
            <w:vAlign w:val="center"/>
          </w:tcPr>
          <w:p w14:paraId="0E6D2372" w14:textId="3E121117" w:rsidR="00CE3931" w:rsidRPr="004A13D6" w:rsidRDefault="00CE3931" w:rsidP="00812DE2">
            <w:pPr>
              <w:jc w:val="center"/>
              <w:rPr>
                <w:rFonts w:ascii="Arial" w:hAnsi="Arial" w:cs="Arial"/>
                <w:sz w:val="20"/>
                <w:szCs w:val="20"/>
              </w:rPr>
            </w:pPr>
            <w:r w:rsidRPr="004A13D6">
              <w:rPr>
                <w:rFonts w:ascii="Arial" w:hAnsi="Arial" w:cs="Arial"/>
                <w:sz w:val="20"/>
                <w:szCs w:val="20"/>
              </w:rPr>
              <w:t>E</w:t>
            </w:r>
            <w:r w:rsidR="00780EF9">
              <w:rPr>
                <w:rFonts w:ascii="Arial" w:hAnsi="Arial" w:cs="Arial"/>
                <w:sz w:val="20"/>
                <w:szCs w:val="20"/>
              </w:rPr>
              <w:t>P</w:t>
            </w:r>
            <w:r w:rsidRPr="004A13D6">
              <w:rPr>
                <w:rFonts w:ascii="Arial" w:hAnsi="Arial" w:cs="Arial"/>
                <w:sz w:val="20"/>
                <w:szCs w:val="20"/>
              </w:rPr>
              <w:t>SG Sector</w:t>
            </w:r>
            <w:r w:rsidR="004A13D6" w:rsidRPr="004A13D6">
              <w:rPr>
                <w:rFonts w:ascii="Arial" w:hAnsi="Arial" w:cs="Arial"/>
                <w:sz w:val="20"/>
                <w:szCs w:val="20"/>
              </w:rPr>
              <w:t xml:space="preserve"> (if applicable)</w:t>
            </w:r>
          </w:p>
        </w:tc>
        <w:sdt>
          <w:sdtPr>
            <w:rPr>
              <w:rFonts w:ascii="Arial" w:hAnsi="Arial" w:cs="Arial"/>
            </w:rPr>
            <w:alias w:val="EPSG Sector"/>
            <w:tag w:val="EPSG Sector"/>
            <w:id w:val="-28270195"/>
            <w:placeholder>
              <w:docPart w:val="C78B49CFB98A4648B9846005784EDCE9"/>
            </w:placeholder>
            <w:showingPlcHdr/>
            <w:dropDownList>
              <w:listItem w:displayText="Payments Service Providers" w:value="PSPs"/>
              <w:listItem w:displayText="Processors" w:value="Processors"/>
              <w:listItem w:displayText="Retailers" w:value="Retailers"/>
              <w:listItem w:displayText="Schemes" w:value="Schemes"/>
              <w:listItem w:displayText="Vendors" w:value="Vendors"/>
              <w:listItem w:displayText="Standards Observers" w:value="Standards Observers"/>
              <w:listItem w:displayText="Institutional Observers" w:value="Institutional Observers"/>
              <w:listItem w:displayText="Other" w:value="Other"/>
            </w:dropDownList>
          </w:sdtPr>
          <w:sdtEndPr/>
          <w:sdtContent>
            <w:tc>
              <w:tcPr>
                <w:tcW w:w="3499" w:type="dxa"/>
                <w:vAlign w:val="center"/>
              </w:tcPr>
              <w:p w14:paraId="0BF58E94" w14:textId="77777777" w:rsidR="00CE3931" w:rsidRPr="00C42870" w:rsidRDefault="00A660EE" w:rsidP="00812DE2">
                <w:pPr>
                  <w:jc w:val="center"/>
                  <w:rPr>
                    <w:rFonts w:ascii="Arial" w:hAnsi="Arial" w:cs="Arial"/>
                  </w:rPr>
                </w:pPr>
                <w:r w:rsidRPr="00C42870">
                  <w:rPr>
                    <w:rStyle w:val="PlaceholderText"/>
                    <w:color w:val="808080" w:themeColor="background1" w:themeShade="80"/>
                  </w:rPr>
                  <w:t>Select an item</w:t>
                </w:r>
              </w:p>
            </w:tc>
          </w:sdtContent>
        </w:sdt>
      </w:tr>
      <w:tr w:rsidR="00CE3931" w:rsidRPr="00C42870" w14:paraId="0BDB582A" w14:textId="77777777" w:rsidTr="00812DE2">
        <w:trPr>
          <w:trHeight w:val="423"/>
        </w:trPr>
        <w:tc>
          <w:tcPr>
            <w:tcW w:w="3589" w:type="dxa"/>
            <w:shd w:val="clear" w:color="auto" w:fill="D9D9D9" w:themeFill="background1" w:themeFillShade="D9"/>
            <w:vAlign w:val="center"/>
          </w:tcPr>
          <w:p w14:paraId="46065D76"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Representative Telephone Number</w:t>
            </w:r>
          </w:p>
        </w:tc>
        <w:tc>
          <w:tcPr>
            <w:tcW w:w="3499" w:type="dxa"/>
            <w:vAlign w:val="center"/>
          </w:tcPr>
          <w:p w14:paraId="7D3C42CB" w14:textId="77777777" w:rsidR="00CE3931" w:rsidRPr="00C42870" w:rsidRDefault="00CE3931" w:rsidP="00812DE2">
            <w:pPr>
              <w:jc w:val="center"/>
              <w:rPr>
                <w:rFonts w:ascii="Arial" w:hAnsi="Arial" w:cs="Arial"/>
              </w:rPr>
            </w:pPr>
          </w:p>
        </w:tc>
      </w:tr>
      <w:tr w:rsidR="00CE3931" w:rsidRPr="00C42870" w14:paraId="73D1D613" w14:textId="77777777" w:rsidTr="00812DE2">
        <w:trPr>
          <w:trHeight w:val="401"/>
        </w:trPr>
        <w:tc>
          <w:tcPr>
            <w:tcW w:w="3589" w:type="dxa"/>
            <w:shd w:val="clear" w:color="auto" w:fill="D9D9D9" w:themeFill="background1" w:themeFillShade="D9"/>
            <w:vAlign w:val="center"/>
          </w:tcPr>
          <w:p w14:paraId="78D204D1" w14:textId="77777777" w:rsidR="00CE3931" w:rsidRPr="004A13D6" w:rsidRDefault="00CE3931" w:rsidP="00812DE2">
            <w:pPr>
              <w:jc w:val="center"/>
              <w:rPr>
                <w:rFonts w:ascii="Arial" w:hAnsi="Arial" w:cs="Arial"/>
                <w:sz w:val="20"/>
                <w:szCs w:val="20"/>
              </w:rPr>
            </w:pPr>
            <w:r w:rsidRPr="004A13D6">
              <w:rPr>
                <w:rFonts w:ascii="Arial" w:hAnsi="Arial" w:cs="Arial"/>
                <w:sz w:val="20"/>
                <w:szCs w:val="20"/>
              </w:rPr>
              <w:t>Representative e-mail address</w:t>
            </w:r>
          </w:p>
        </w:tc>
        <w:tc>
          <w:tcPr>
            <w:tcW w:w="3499" w:type="dxa"/>
            <w:vAlign w:val="center"/>
          </w:tcPr>
          <w:p w14:paraId="2C0FC3A8" w14:textId="77777777" w:rsidR="00CE3931" w:rsidRPr="00C42870" w:rsidRDefault="00CE3931" w:rsidP="00812DE2">
            <w:pPr>
              <w:jc w:val="center"/>
              <w:rPr>
                <w:rFonts w:ascii="Arial" w:hAnsi="Arial" w:cs="Arial"/>
              </w:rPr>
            </w:pPr>
          </w:p>
        </w:tc>
      </w:tr>
    </w:tbl>
    <w:p w14:paraId="540E9322" w14:textId="77777777" w:rsidR="00CE3931" w:rsidRPr="00C42870" w:rsidRDefault="00CE3931" w:rsidP="00CE3931">
      <w:pPr>
        <w:rPr>
          <w:rFonts w:ascii="Arial" w:hAnsi="Arial" w:cs="Arial"/>
        </w:rPr>
      </w:pPr>
    </w:p>
    <w:p w14:paraId="4E2F5F7C" w14:textId="77777777" w:rsidR="00CE3931" w:rsidRPr="00C171BD" w:rsidRDefault="000B3A69" w:rsidP="00CE3931">
      <w:pPr>
        <w:rPr>
          <w:rFonts w:ascii="Arial" w:hAnsi="Arial" w:cs="Arial"/>
          <w:color w:val="auto"/>
        </w:rPr>
      </w:pPr>
      <w:r w:rsidRPr="00C171BD">
        <w:rPr>
          <w:rFonts w:ascii="Arial" w:hAnsi="Arial" w:cs="Arial"/>
          <w:color w:val="auto"/>
        </w:rPr>
        <w:t>This data is obtained solely for the purposes of contacting and verifying the submitter in case clarification is required on the submitted content.</w:t>
      </w:r>
    </w:p>
    <w:p w14:paraId="0A6EF39D" w14:textId="77777777" w:rsidR="000B3A69" w:rsidRPr="00C171BD" w:rsidRDefault="000B3A69" w:rsidP="00CE3931">
      <w:pPr>
        <w:rPr>
          <w:rFonts w:ascii="Arial" w:hAnsi="Arial" w:cs="Arial"/>
          <w:color w:val="auto"/>
        </w:rPr>
      </w:pPr>
    </w:p>
    <w:p w14:paraId="5D848029" w14:textId="0F878357" w:rsidR="008E0AC1" w:rsidRPr="005052C7" w:rsidRDefault="00CE3931" w:rsidP="005052C7">
      <w:pPr>
        <w:shd w:val="clear" w:color="auto" w:fill="FFFFFF" w:themeFill="background1"/>
        <w:outlineLvl w:val="0"/>
        <w:rPr>
          <w:rFonts w:ascii="Arial" w:hAnsi="Arial" w:cs="Arial"/>
          <w:color w:val="943634" w:themeColor="accent2" w:themeShade="BF"/>
        </w:rPr>
      </w:pPr>
      <w:r w:rsidRPr="005052C7">
        <w:rPr>
          <w:rFonts w:ascii="Arial" w:hAnsi="Arial" w:cs="Arial"/>
          <w:color w:val="943634" w:themeColor="accent2" w:themeShade="BF"/>
        </w:rPr>
        <w:t>The E</w:t>
      </w:r>
      <w:r w:rsidR="00780EF9">
        <w:rPr>
          <w:rFonts w:ascii="Arial" w:hAnsi="Arial" w:cs="Arial"/>
          <w:color w:val="943634" w:themeColor="accent2" w:themeShade="BF"/>
        </w:rPr>
        <w:t>P</w:t>
      </w:r>
      <w:r w:rsidRPr="005052C7">
        <w:rPr>
          <w:rFonts w:ascii="Arial" w:hAnsi="Arial" w:cs="Arial"/>
          <w:color w:val="943634" w:themeColor="accent2" w:themeShade="BF"/>
        </w:rPr>
        <w:t>SG may wish to publish the feedback received from th</w:t>
      </w:r>
      <w:r w:rsidR="00D830B2" w:rsidRPr="005052C7">
        <w:rPr>
          <w:rFonts w:ascii="Arial" w:hAnsi="Arial" w:cs="Arial"/>
          <w:color w:val="943634" w:themeColor="accent2" w:themeShade="BF"/>
        </w:rPr>
        <w:t>is</w:t>
      </w:r>
      <w:r w:rsidRPr="005052C7">
        <w:rPr>
          <w:rFonts w:ascii="Arial" w:hAnsi="Arial" w:cs="Arial"/>
          <w:color w:val="943634" w:themeColor="accent2" w:themeShade="BF"/>
        </w:rPr>
        <w:t xml:space="preserve"> consultation on the </w:t>
      </w:r>
      <w:r w:rsidR="00780EF9" w:rsidRPr="005052C7">
        <w:rPr>
          <w:rFonts w:ascii="Arial" w:hAnsi="Arial" w:cs="Arial"/>
          <w:color w:val="943634" w:themeColor="accent2" w:themeShade="BF"/>
        </w:rPr>
        <w:t>E</w:t>
      </w:r>
      <w:r w:rsidR="00780EF9">
        <w:rPr>
          <w:rFonts w:ascii="Arial" w:hAnsi="Arial" w:cs="Arial"/>
          <w:color w:val="943634" w:themeColor="accent2" w:themeShade="BF"/>
        </w:rPr>
        <w:t>P</w:t>
      </w:r>
      <w:r w:rsidR="00780EF9" w:rsidRPr="005052C7">
        <w:rPr>
          <w:rFonts w:ascii="Arial" w:hAnsi="Arial" w:cs="Arial"/>
          <w:color w:val="943634" w:themeColor="accent2" w:themeShade="BF"/>
        </w:rPr>
        <w:t xml:space="preserve">SG </w:t>
      </w:r>
      <w:r w:rsidRPr="005052C7">
        <w:rPr>
          <w:rFonts w:ascii="Arial" w:hAnsi="Arial" w:cs="Arial"/>
          <w:color w:val="943634" w:themeColor="accent2" w:themeShade="BF"/>
        </w:rPr>
        <w:t>public website(s). Please select from the drop-down list which of the below statements applies to your submission</w:t>
      </w:r>
      <w:r w:rsidR="00223438" w:rsidRPr="005052C7">
        <w:rPr>
          <w:rFonts w:ascii="Arial" w:hAnsi="Arial" w:cs="Arial"/>
          <w:color w:val="943634" w:themeColor="accent2" w:themeShade="BF"/>
        </w:rPr>
        <w:t>.</w:t>
      </w:r>
      <w:r w:rsidR="002144EA">
        <w:rPr>
          <w:rFonts w:ascii="Arial" w:hAnsi="Arial" w:cs="Arial"/>
          <w:color w:val="943634" w:themeColor="accent2" w:themeShade="BF"/>
        </w:rPr>
        <w:t xml:space="preserve"> </w:t>
      </w:r>
      <w:r w:rsidR="002144EA" w:rsidRPr="002144EA">
        <w:rPr>
          <w:rFonts w:ascii="Arial" w:hAnsi="Arial" w:cs="Arial"/>
          <w:color w:val="943634" w:themeColor="accent2" w:themeShade="BF"/>
        </w:rPr>
        <w:t>If you choose the first option (authorising publication with reference to your organisation), please be advised that only the organisation name and relevant sector will be disclosed. All other information provided will remain confidential.</w:t>
      </w:r>
      <w:r w:rsidR="00223438" w:rsidRPr="005052C7">
        <w:rPr>
          <w:rFonts w:ascii="Arial" w:hAnsi="Arial" w:cs="Arial"/>
          <w:color w:val="943634" w:themeColor="accent2" w:themeShade="BF"/>
        </w:rPr>
        <w:t xml:space="preserve"> </w:t>
      </w:r>
    </w:p>
    <w:tbl>
      <w:tblPr>
        <w:tblStyle w:val="TableGrid"/>
        <w:tblW w:w="9639" w:type="dxa"/>
        <w:tblInd w:w="-5" w:type="dxa"/>
        <w:tblLook w:val="04A0" w:firstRow="1" w:lastRow="0" w:firstColumn="1" w:lastColumn="0" w:noHBand="0" w:noVBand="1"/>
      </w:tblPr>
      <w:tblGrid>
        <w:gridCol w:w="9639"/>
      </w:tblGrid>
      <w:tr w:rsidR="005052C7" w:rsidRPr="005052C7" w14:paraId="054581B4" w14:textId="77777777" w:rsidTr="005052C7">
        <w:tc>
          <w:tcPr>
            <w:tcW w:w="9639" w:type="dxa"/>
          </w:tcPr>
          <w:p w14:paraId="3F359297" w14:textId="77777777" w:rsidR="00CE3931" w:rsidRPr="005052C7" w:rsidRDefault="005E6697" w:rsidP="005052C7">
            <w:pPr>
              <w:shd w:val="clear" w:color="auto" w:fill="FFFFFF" w:themeFill="background1"/>
              <w:rPr>
                <w:rFonts w:ascii="Arial" w:hAnsi="Arial" w:cs="Arial"/>
                <w:b/>
                <w:color w:val="943634" w:themeColor="accent2" w:themeShade="BF"/>
              </w:rPr>
            </w:pPr>
            <w:sdt>
              <w:sdtPr>
                <w:rPr>
                  <w:rStyle w:val="Publication"/>
                  <w:b/>
                  <w:i/>
                  <w:color w:val="943634" w:themeColor="accent2" w:themeShade="BF"/>
                </w:rPr>
                <w:alias w:val="Publication"/>
                <w:tag w:val="Publication"/>
                <w:id w:val="2103531082"/>
                <w:placeholder>
                  <w:docPart w:val="603EDF800760408685B5525F7B81B490"/>
                </w:placeholder>
                <w:dropDownList>
                  <w:listItem w:displayText="I allow this submission to be published by the EPSG with a reference to my organisation as indicated above" w:value="I allow this submission to be published by the EPSG with a reference to my organisation as indicated above"/>
                  <w:listItem w:displayText="I allow this submission to be published by the EPSG however without reference to my organisation" w:value="I allow this submission to be published by the EPSG however without reference to my organisation"/>
                  <w:listItem w:displayText="I do not wish for this submission to be published." w:value="I do not wish for this submission to be published."/>
                </w:dropDownList>
              </w:sdtPr>
              <w:sdtEndPr>
                <w:rPr>
                  <w:rStyle w:val="Publication"/>
                </w:rPr>
              </w:sdtEndPr>
              <w:sdtContent>
                <w:r w:rsidR="00FB64CF">
                  <w:rPr>
                    <w:rStyle w:val="Publication"/>
                    <w:b/>
                    <w:i/>
                    <w:color w:val="943634" w:themeColor="accent2" w:themeShade="BF"/>
                  </w:rPr>
                  <w:t>I allow this submission to be published by the EPSG with a reference to my organisation as indicated above</w:t>
                </w:r>
              </w:sdtContent>
            </w:sdt>
          </w:p>
        </w:tc>
      </w:tr>
    </w:tbl>
    <w:p w14:paraId="568D7782" w14:textId="77777777" w:rsidR="00486C1A" w:rsidRPr="00C171BD" w:rsidRDefault="00486C1A" w:rsidP="00CE3931">
      <w:pPr>
        <w:rPr>
          <w:rFonts w:ascii="Arial" w:hAnsi="Arial" w:cs="Arial"/>
          <w:color w:val="auto"/>
        </w:rPr>
      </w:pPr>
    </w:p>
    <w:p w14:paraId="0C2E9B02" w14:textId="77777777" w:rsidR="008E0AC1" w:rsidRPr="00C171BD" w:rsidRDefault="008E0AC1" w:rsidP="008E0AC1">
      <w:pPr>
        <w:pBdr>
          <w:top w:val="single" w:sz="4" w:space="1" w:color="auto"/>
          <w:left w:val="single" w:sz="4" w:space="4" w:color="auto"/>
          <w:bottom w:val="single" w:sz="4" w:space="1" w:color="auto"/>
          <w:right w:val="single" w:sz="4" w:space="4" w:color="auto"/>
        </w:pBdr>
        <w:jc w:val="center"/>
        <w:rPr>
          <w:rFonts w:ascii="Arial" w:hAnsi="Arial" w:cs="Arial"/>
          <w:b/>
          <w:color w:val="auto"/>
          <w:u w:val="single"/>
        </w:rPr>
      </w:pPr>
      <w:r w:rsidRPr="00C171BD">
        <w:rPr>
          <w:rFonts w:ascii="Arial" w:hAnsi="Arial" w:cs="Arial"/>
          <w:b/>
          <w:color w:val="auto"/>
          <w:u w:val="single"/>
        </w:rPr>
        <w:t>Instructions</w:t>
      </w:r>
    </w:p>
    <w:p w14:paraId="72FD5AF7" w14:textId="77777777" w:rsidR="009E03D9" w:rsidRDefault="00CE3931" w:rsidP="009E03D9">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 xml:space="preserve">Please fill out this form for all </w:t>
      </w:r>
      <w:r w:rsidR="00C42870" w:rsidRPr="00C171BD">
        <w:rPr>
          <w:rFonts w:ascii="Arial" w:hAnsi="Arial" w:cs="Arial"/>
          <w:color w:val="auto"/>
          <w:lang w:val="en-GB"/>
        </w:rPr>
        <w:t xml:space="preserve">documents </w:t>
      </w:r>
      <w:r w:rsidRPr="00C171BD">
        <w:rPr>
          <w:rFonts w:ascii="Arial" w:hAnsi="Arial" w:cs="Arial"/>
          <w:color w:val="auto"/>
          <w:lang w:val="en-GB"/>
        </w:rPr>
        <w:t xml:space="preserve">you have reviewed. One submission for all </w:t>
      </w:r>
      <w:r w:rsidR="00C42870" w:rsidRPr="00C171BD">
        <w:rPr>
          <w:rFonts w:ascii="Arial" w:hAnsi="Arial" w:cs="Arial"/>
          <w:color w:val="auto"/>
          <w:lang w:val="en-GB"/>
        </w:rPr>
        <w:t>documents</w:t>
      </w:r>
      <w:r w:rsidRPr="00C171BD">
        <w:rPr>
          <w:rFonts w:ascii="Arial" w:hAnsi="Arial" w:cs="Arial"/>
          <w:color w:val="auto"/>
          <w:lang w:val="en-GB"/>
        </w:rPr>
        <w:t xml:space="preserve"> is acceptable.</w:t>
      </w:r>
      <w:r w:rsidR="009E03D9">
        <w:rPr>
          <w:rFonts w:ascii="Arial" w:hAnsi="Arial" w:cs="Arial"/>
          <w:color w:val="auto"/>
          <w:lang w:val="en-GB"/>
        </w:rPr>
        <w:t xml:space="preserve"> </w:t>
      </w:r>
    </w:p>
    <w:p w14:paraId="7C979B41" w14:textId="15F576E6" w:rsidR="009E03D9" w:rsidRDefault="00655C08" w:rsidP="009E03D9">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Pr>
          <w:rFonts w:ascii="Arial" w:hAnsi="Arial" w:cs="Arial"/>
          <w:color w:val="auto"/>
          <w:lang w:val="en-GB"/>
        </w:rPr>
        <w:t>O</w:t>
      </w:r>
      <w:r w:rsidR="009E03D9" w:rsidRPr="009E03D9">
        <w:rPr>
          <w:rFonts w:ascii="Arial" w:hAnsi="Arial" w:cs="Arial"/>
          <w:color w:val="auto"/>
          <w:lang w:val="en-GB"/>
        </w:rPr>
        <w:t xml:space="preserve">nly the "clean" documents are eligible for the consultation comments. The corresponding version with revision marks has to be considered as supporting material to facilitate comparison against Volume version </w:t>
      </w:r>
      <w:r w:rsidR="00FB64CF">
        <w:rPr>
          <w:rFonts w:ascii="Arial" w:hAnsi="Arial" w:cs="Arial"/>
          <w:color w:val="auto"/>
          <w:lang w:val="en-GB"/>
        </w:rPr>
        <w:t>10</w:t>
      </w:r>
      <w:r w:rsidR="009E03D9" w:rsidRPr="009E03D9">
        <w:rPr>
          <w:rFonts w:ascii="Arial" w:hAnsi="Arial" w:cs="Arial"/>
          <w:color w:val="auto"/>
          <w:lang w:val="en-GB"/>
        </w:rPr>
        <w:t>.0.</w:t>
      </w:r>
    </w:p>
    <w:p w14:paraId="04DF1C4A" w14:textId="37955A6C" w:rsidR="00655C08" w:rsidRDefault="00655C08" w:rsidP="00655C08">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Pr>
          <w:rFonts w:ascii="Arial" w:hAnsi="Arial" w:cs="Arial"/>
          <w:color w:val="auto"/>
          <w:lang w:val="en-GB"/>
        </w:rPr>
        <w:t>Note that n</w:t>
      </w:r>
      <w:r w:rsidRPr="00655C08">
        <w:rPr>
          <w:rFonts w:ascii="Arial" w:hAnsi="Arial" w:cs="Arial"/>
          <w:color w:val="auto"/>
          <w:lang w:val="en-GB"/>
        </w:rPr>
        <w:t>ew requirements introduced in this version continue the numbering from the previous edition, rather than following the standard incremental sequence, in order to facilitate comparison during the consultation.</w:t>
      </w:r>
    </w:p>
    <w:p w14:paraId="5F2C119C" w14:textId="77777777" w:rsidR="00CE3931" w:rsidRPr="00C171BD" w:rsidRDefault="00CE3931" w:rsidP="009E03D9">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If you wish to suggest a change, please do state ‘M’ for Modification. Modifications with recommended changes stated will be given higher priority during the review of feedback.</w:t>
      </w:r>
    </w:p>
    <w:p w14:paraId="38AC7765" w14:textId="77777777" w:rsidR="00CE3931" w:rsidRPr="00C171BD" w:rsidRDefault="00CE3931" w:rsidP="00C42870">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For any aspect that you feel requires a deletion, please denote ‘D’ in the table, stating clearly the reasons why you feel this is necessary.</w:t>
      </w:r>
    </w:p>
    <w:p w14:paraId="4B6D42D8" w14:textId="77777777" w:rsidR="00CE3931" w:rsidRPr="00C171BD" w:rsidRDefault="00CE3931" w:rsidP="00C42870">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For a suggested Addition, please denote with an ‘A’. Please denote where the new text is to be added.</w:t>
      </w:r>
    </w:p>
    <w:p w14:paraId="39AA3A8D" w14:textId="77777777" w:rsidR="00CE3931" w:rsidRDefault="00CE3931" w:rsidP="00C42870">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 xml:space="preserve">Comments should be precise in relation to </w:t>
      </w:r>
      <w:r w:rsidR="00C42870" w:rsidRPr="00C171BD">
        <w:rPr>
          <w:rFonts w:ascii="Arial" w:hAnsi="Arial" w:cs="Arial"/>
          <w:color w:val="auto"/>
          <w:lang w:val="en-GB"/>
        </w:rPr>
        <w:t>the</w:t>
      </w:r>
      <w:r w:rsidRPr="00C171BD">
        <w:rPr>
          <w:rFonts w:ascii="Arial" w:hAnsi="Arial" w:cs="Arial"/>
          <w:color w:val="auto"/>
          <w:lang w:val="en-GB"/>
        </w:rPr>
        <w:t xml:space="preserve"> text</w:t>
      </w:r>
      <w:r w:rsidR="00C42870" w:rsidRPr="00C171BD">
        <w:rPr>
          <w:rFonts w:ascii="Arial" w:hAnsi="Arial" w:cs="Arial"/>
          <w:color w:val="auto"/>
          <w:lang w:val="en-GB"/>
        </w:rPr>
        <w:t xml:space="preserve"> within the document</w:t>
      </w:r>
      <w:r w:rsidRPr="00C171BD">
        <w:rPr>
          <w:rFonts w:ascii="Arial" w:hAnsi="Arial" w:cs="Arial"/>
          <w:color w:val="auto"/>
          <w:lang w:val="en-GB"/>
        </w:rPr>
        <w:t>. There is no guarantee that general comments will be taken in to consideration.</w:t>
      </w:r>
    </w:p>
    <w:p w14:paraId="52950425" w14:textId="77777777" w:rsidR="00FF6816" w:rsidRPr="00C171BD" w:rsidRDefault="00FF6816" w:rsidP="00FF6816">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FF6816">
        <w:rPr>
          <w:rFonts w:ascii="Arial" w:hAnsi="Arial" w:cs="Arial"/>
          <w:color w:val="auto"/>
          <w:lang w:val="en-GB"/>
        </w:rPr>
        <w:t>Should a comment refer to multiple Books, you are kindly requested to specify for each of them the exact concerning section and line number.</w:t>
      </w:r>
    </w:p>
    <w:p w14:paraId="39CCDFE0" w14:textId="77777777" w:rsidR="00CE3931" w:rsidRPr="00C171BD" w:rsidRDefault="00CE3931" w:rsidP="00C42870">
      <w:pPr>
        <w:pStyle w:val="ListParagraph"/>
        <w:numPr>
          <w:ilvl w:val="0"/>
          <w:numId w:val="24"/>
        </w:numPr>
        <w:pBdr>
          <w:top w:val="single" w:sz="4" w:space="1" w:color="auto"/>
          <w:left w:val="single" w:sz="4" w:space="4" w:color="auto"/>
          <w:bottom w:val="single" w:sz="4" w:space="1" w:color="auto"/>
          <w:right w:val="single" w:sz="4" w:space="4" w:color="auto"/>
        </w:pBdr>
        <w:rPr>
          <w:rFonts w:ascii="Arial" w:hAnsi="Arial" w:cs="Arial"/>
          <w:color w:val="auto"/>
          <w:lang w:val="en-GB"/>
        </w:rPr>
      </w:pPr>
      <w:r w:rsidRPr="00C171BD">
        <w:rPr>
          <w:rFonts w:ascii="Arial" w:hAnsi="Arial" w:cs="Arial"/>
          <w:color w:val="auto"/>
          <w:lang w:val="en-GB"/>
        </w:rPr>
        <w:t>Extra lines in the Word document can be easily added if necessary.</w:t>
      </w:r>
    </w:p>
    <w:p w14:paraId="03B56574" w14:textId="77777777" w:rsidR="008E0AC1" w:rsidRPr="00C171BD" w:rsidRDefault="008E0AC1" w:rsidP="00CE3931">
      <w:pPr>
        <w:pStyle w:val="BodyText"/>
        <w:rPr>
          <w:rFonts w:ascii="Arial" w:hAnsi="Arial" w:cs="Arial"/>
          <w:color w:val="auto"/>
          <w:sz w:val="16"/>
        </w:rPr>
      </w:pPr>
    </w:p>
    <w:p w14:paraId="6101B4C8" w14:textId="465C2E94" w:rsidR="00F56FA8" w:rsidRPr="00C171BD" w:rsidRDefault="008E0AC1" w:rsidP="008E0AC1">
      <w:pPr>
        <w:outlineLvl w:val="0"/>
        <w:rPr>
          <w:rFonts w:ascii="Arial" w:hAnsi="Arial" w:cs="Arial"/>
          <w:color w:val="auto"/>
          <w:highlight w:val="yellow"/>
        </w:rPr>
      </w:pPr>
      <w:r w:rsidRPr="00C171BD">
        <w:rPr>
          <w:rFonts w:ascii="Arial" w:hAnsi="Arial" w:cs="Arial"/>
          <w:color w:val="auto"/>
        </w:rPr>
        <w:t xml:space="preserve">For data protection and privacy related matters, please refer to the following page on the </w:t>
      </w:r>
      <w:r w:rsidR="00FB64CF" w:rsidRPr="00C171BD">
        <w:rPr>
          <w:rFonts w:ascii="Arial" w:hAnsi="Arial" w:cs="Arial"/>
          <w:color w:val="auto"/>
        </w:rPr>
        <w:t>E</w:t>
      </w:r>
      <w:r w:rsidR="00FB64CF">
        <w:rPr>
          <w:rFonts w:ascii="Arial" w:hAnsi="Arial" w:cs="Arial"/>
          <w:color w:val="auto"/>
        </w:rPr>
        <w:t>P</w:t>
      </w:r>
      <w:r w:rsidR="00FB64CF" w:rsidRPr="00C171BD">
        <w:rPr>
          <w:rFonts w:ascii="Arial" w:hAnsi="Arial" w:cs="Arial"/>
          <w:color w:val="auto"/>
        </w:rPr>
        <w:t xml:space="preserve">SG </w:t>
      </w:r>
      <w:r w:rsidRPr="00C171BD">
        <w:rPr>
          <w:rFonts w:ascii="Arial" w:hAnsi="Arial" w:cs="Arial"/>
          <w:color w:val="auto"/>
        </w:rPr>
        <w:t xml:space="preserve">website: </w:t>
      </w:r>
      <w:hyperlink r:id="rId9" w:history="1">
        <w:r w:rsidRPr="00C171BD">
          <w:rPr>
            <w:rStyle w:val="Hyperlink"/>
            <w:rFonts w:ascii="Arial" w:hAnsi="Arial" w:cs="Arial"/>
            <w:color w:val="auto"/>
          </w:rPr>
          <w:t>Link</w:t>
        </w:r>
      </w:hyperlink>
      <w:r w:rsidRPr="00C171BD">
        <w:rPr>
          <w:rFonts w:ascii="Arial" w:hAnsi="Arial" w:cs="Arial"/>
          <w:color w:val="auto"/>
        </w:rPr>
        <w:t xml:space="preserve"> </w:t>
      </w:r>
    </w:p>
    <w:p w14:paraId="47054DEF" w14:textId="77777777" w:rsidR="006D4FBC" w:rsidRPr="00C42870" w:rsidRDefault="00CE3931" w:rsidP="008E0AC1">
      <w:pPr>
        <w:outlineLvl w:val="0"/>
        <w:rPr>
          <w:rFonts w:ascii="Arial" w:hAnsi="Arial" w:cs="Arial"/>
          <w:sz w:val="16"/>
        </w:rPr>
        <w:sectPr w:rsidR="006D4FBC" w:rsidRPr="00C42870" w:rsidSect="00506621">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63" w:right="1134" w:bottom="1134" w:left="1134" w:header="4" w:footer="214" w:gutter="0"/>
          <w:cols w:space="708"/>
          <w:titlePg/>
          <w:docGrid w:linePitch="360"/>
        </w:sectPr>
      </w:pPr>
      <w:r w:rsidRPr="00C42870">
        <w:rPr>
          <w:rFonts w:ascii="Arial" w:hAnsi="Arial" w:cs="Arial"/>
          <w:sz w:val="16"/>
        </w:rPr>
        <w:br w:type="page"/>
      </w:r>
    </w:p>
    <w:p w14:paraId="318BAA09" w14:textId="77777777" w:rsidR="005461D2" w:rsidRPr="00C42870" w:rsidRDefault="005461D2" w:rsidP="00CE3931">
      <w:pPr>
        <w:pStyle w:val="BodyText"/>
        <w:rPr>
          <w:rFonts w:ascii="Arial" w:hAnsi="Arial" w:cs="Arial"/>
          <w:sz w:val="16"/>
        </w:rPr>
      </w:pPr>
    </w:p>
    <w:tbl>
      <w:tblPr>
        <w:tblW w:w="137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992"/>
        <w:gridCol w:w="993"/>
        <w:gridCol w:w="9672"/>
        <w:gridCol w:w="1276"/>
      </w:tblGrid>
      <w:tr w:rsidR="00C171BD" w:rsidRPr="00C42870" w14:paraId="7BE66F27" w14:textId="77777777" w:rsidTr="00C171BD">
        <w:trPr>
          <w:trHeight w:val="655"/>
          <w:tblHeader/>
        </w:trPr>
        <w:tc>
          <w:tcPr>
            <w:tcW w:w="817" w:type="dxa"/>
            <w:tcBorders>
              <w:top w:val="single" w:sz="24" w:space="0" w:color="auto"/>
              <w:bottom w:val="single" w:sz="6" w:space="0" w:color="auto"/>
              <w:right w:val="single" w:sz="6" w:space="0" w:color="auto"/>
            </w:tcBorders>
            <w:shd w:val="clear" w:color="auto" w:fill="D9D9D9" w:themeFill="background1" w:themeFillShade="D9"/>
          </w:tcPr>
          <w:p w14:paraId="5606D770" w14:textId="77777777" w:rsidR="00C171BD" w:rsidRPr="00C42870" w:rsidRDefault="00C171BD" w:rsidP="00812DE2">
            <w:pPr>
              <w:spacing w:before="40" w:after="40"/>
              <w:jc w:val="center"/>
              <w:rPr>
                <w:rFonts w:ascii="Arial" w:hAnsi="Arial" w:cs="Arial"/>
                <w:sz w:val="20"/>
              </w:rPr>
            </w:pPr>
            <w:r w:rsidRPr="00C42870">
              <w:rPr>
                <w:rFonts w:ascii="Arial" w:hAnsi="Arial" w:cs="Arial"/>
                <w:sz w:val="20"/>
              </w:rPr>
              <w:t>Page</w:t>
            </w:r>
          </w:p>
        </w:tc>
        <w:tc>
          <w:tcPr>
            <w:tcW w:w="992" w:type="dxa"/>
            <w:tcBorders>
              <w:top w:val="single" w:sz="24" w:space="0" w:color="auto"/>
              <w:bottom w:val="single" w:sz="6" w:space="0" w:color="auto"/>
              <w:right w:val="single" w:sz="6" w:space="0" w:color="auto"/>
            </w:tcBorders>
            <w:shd w:val="clear" w:color="auto" w:fill="D9D9D9" w:themeFill="background1" w:themeFillShade="D9"/>
          </w:tcPr>
          <w:p w14:paraId="5F83B80E" w14:textId="77777777" w:rsidR="00C171BD" w:rsidRPr="00C42870" w:rsidRDefault="00C171BD" w:rsidP="00812DE2">
            <w:pPr>
              <w:spacing w:before="40" w:after="40"/>
              <w:jc w:val="center"/>
              <w:rPr>
                <w:rFonts w:ascii="Arial" w:hAnsi="Arial" w:cs="Arial"/>
                <w:sz w:val="20"/>
              </w:rPr>
            </w:pPr>
            <w:r w:rsidRPr="00C42870">
              <w:rPr>
                <w:rFonts w:ascii="Arial" w:hAnsi="Arial" w:cs="Arial"/>
                <w:sz w:val="20"/>
              </w:rPr>
              <w:t>Section</w:t>
            </w:r>
          </w:p>
        </w:tc>
        <w:tc>
          <w:tcPr>
            <w:tcW w:w="993" w:type="dxa"/>
            <w:tcBorders>
              <w:top w:val="single" w:sz="24" w:space="0" w:color="auto"/>
              <w:left w:val="single" w:sz="6" w:space="0" w:color="auto"/>
              <w:bottom w:val="single" w:sz="6" w:space="0" w:color="auto"/>
              <w:right w:val="single" w:sz="6" w:space="0" w:color="auto"/>
            </w:tcBorders>
            <w:shd w:val="clear" w:color="auto" w:fill="D9D9D9" w:themeFill="background1" w:themeFillShade="D9"/>
          </w:tcPr>
          <w:p w14:paraId="5B38DF27" w14:textId="77777777" w:rsidR="00C171BD" w:rsidRPr="00C42870" w:rsidRDefault="00C171BD" w:rsidP="00812DE2">
            <w:pPr>
              <w:spacing w:before="40" w:after="40"/>
              <w:jc w:val="center"/>
              <w:rPr>
                <w:rFonts w:ascii="Arial" w:hAnsi="Arial" w:cs="Arial"/>
                <w:sz w:val="20"/>
              </w:rPr>
            </w:pPr>
            <w:r w:rsidRPr="00C42870">
              <w:rPr>
                <w:rFonts w:ascii="Arial" w:hAnsi="Arial" w:cs="Arial"/>
                <w:sz w:val="20"/>
                <w:szCs w:val="24"/>
              </w:rPr>
              <w:t>Line No.</w:t>
            </w:r>
            <w:r w:rsidRPr="00C42870">
              <w:rPr>
                <w:rFonts w:ascii="Arial" w:hAnsi="Arial" w:cs="Arial"/>
                <w:sz w:val="10"/>
              </w:rPr>
              <w:t xml:space="preserve"> </w:t>
            </w:r>
            <w:r w:rsidRPr="00C42870">
              <w:rPr>
                <w:rFonts w:ascii="Arial" w:hAnsi="Arial" w:cs="Arial"/>
                <w:sz w:val="12"/>
              </w:rPr>
              <w:t>(Where applicable</w:t>
            </w:r>
            <w:r w:rsidRPr="00C42870">
              <w:rPr>
                <w:rFonts w:ascii="Arial" w:hAnsi="Arial" w:cs="Arial"/>
                <w:sz w:val="14"/>
              </w:rPr>
              <w:t>)</w:t>
            </w:r>
          </w:p>
        </w:tc>
        <w:tc>
          <w:tcPr>
            <w:tcW w:w="9672" w:type="dxa"/>
            <w:tcBorders>
              <w:top w:val="single" w:sz="24" w:space="0" w:color="auto"/>
              <w:left w:val="single" w:sz="6" w:space="0" w:color="auto"/>
              <w:bottom w:val="single" w:sz="6" w:space="0" w:color="auto"/>
            </w:tcBorders>
            <w:shd w:val="clear" w:color="auto" w:fill="D9D9D9" w:themeFill="background1" w:themeFillShade="D9"/>
          </w:tcPr>
          <w:p w14:paraId="2FD5D4DA" w14:textId="77777777" w:rsidR="00C171BD" w:rsidRPr="00C42870" w:rsidRDefault="00C171BD" w:rsidP="00812DE2">
            <w:pPr>
              <w:spacing w:before="40" w:after="40"/>
              <w:jc w:val="center"/>
              <w:rPr>
                <w:rFonts w:ascii="Arial" w:hAnsi="Arial" w:cs="Arial"/>
                <w:sz w:val="20"/>
              </w:rPr>
            </w:pPr>
            <w:r w:rsidRPr="00C42870">
              <w:rPr>
                <w:rFonts w:ascii="Arial" w:hAnsi="Arial" w:cs="Arial"/>
                <w:sz w:val="20"/>
              </w:rPr>
              <w:t>Comment/Question</w:t>
            </w:r>
          </w:p>
        </w:tc>
        <w:tc>
          <w:tcPr>
            <w:tcW w:w="1276" w:type="dxa"/>
            <w:tcBorders>
              <w:top w:val="single" w:sz="24" w:space="0" w:color="auto"/>
              <w:left w:val="single" w:sz="6" w:space="0" w:color="auto"/>
              <w:bottom w:val="single" w:sz="6" w:space="0" w:color="auto"/>
            </w:tcBorders>
            <w:shd w:val="clear" w:color="auto" w:fill="D9D9D9" w:themeFill="background1" w:themeFillShade="D9"/>
          </w:tcPr>
          <w:p w14:paraId="39538870" w14:textId="77777777" w:rsidR="00C171BD" w:rsidRPr="00C42870" w:rsidRDefault="00C171BD" w:rsidP="00812DE2">
            <w:pPr>
              <w:tabs>
                <w:tab w:val="left" w:pos="5420"/>
              </w:tabs>
              <w:spacing w:before="40" w:after="40"/>
              <w:jc w:val="center"/>
              <w:rPr>
                <w:rFonts w:ascii="Arial" w:hAnsi="Arial" w:cs="Arial"/>
                <w:sz w:val="20"/>
              </w:rPr>
            </w:pPr>
            <w:r w:rsidRPr="00C42870">
              <w:rPr>
                <w:rFonts w:ascii="Arial" w:hAnsi="Arial" w:cs="Arial"/>
                <w:sz w:val="20"/>
              </w:rPr>
              <w:t>Request A=Addition</w:t>
            </w:r>
          </w:p>
          <w:p w14:paraId="54A5F0FA" w14:textId="77777777" w:rsidR="00C171BD" w:rsidRPr="00C42870" w:rsidRDefault="00C171BD" w:rsidP="00812DE2">
            <w:pPr>
              <w:tabs>
                <w:tab w:val="left" w:pos="5420"/>
              </w:tabs>
              <w:spacing w:before="40" w:after="40"/>
              <w:jc w:val="center"/>
              <w:rPr>
                <w:rFonts w:ascii="Arial" w:hAnsi="Arial" w:cs="Arial"/>
                <w:sz w:val="20"/>
              </w:rPr>
            </w:pPr>
            <w:r w:rsidRPr="00C42870">
              <w:rPr>
                <w:rFonts w:ascii="Arial" w:hAnsi="Arial" w:cs="Arial"/>
                <w:sz w:val="20"/>
              </w:rPr>
              <w:t>D= Deletion</w:t>
            </w:r>
          </w:p>
          <w:p w14:paraId="7D1A7AD0" w14:textId="77777777" w:rsidR="00C171BD" w:rsidRPr="00C42870" w:rsidRDefault="00C171BD" w:rsidP="00812DE2">
            <w:pPr>
              <w:tabs>
                <w:tab w:val="left" w:pos="5420"/>
              </w:tabs>
              <w:spacing w:before="40" w:after="40"/>
              <w:jc w:val="center"/>
              <w:rPr>
                <w:rFonts w:ascii="Arial" w:hAnsi="Arial" w:cs="Arial"/>
                <w:sz w:val="20"/>
              </w:rPr>
            </w:pPr>
            <w:r w:rsidRPr="00C42870">
              <w:rPr>
                <w:rFonts w:ascii="Arial" w:hAnsi="Arial" w:cs="Arial"/>
                <w:sz w:val="20"/>
              </w:rPr>
              <w:t>M=Modification</w:t>
            </w:r>
          </w:p>
        </w:tc>
      </w:tr>
      <w:tr w:rsidR="00C171BD" w:rsidRPr="00C42870" w14:paraId="34B7DD6B" w14:textId="77777777" w:rsidTr="00C171BD">
        <w:trPr>
          <w:trHeight w:val="655"/>
        </w:trPr>
        <w:tc>
          <w:tcPr>
            <w:tcW w:w="817" w:type="dxa"/>
            <w:tcBorders>
              <w:top w:val="single" w:sz="6" w:space="0" w:color="auto"/>
              <w:bottom w:val="single" w:sz="6" w:space="0" w:color="auto"/>
              <w:right w:val="single" w:sz="6" w:space="0" w:color="auto"/>
            </w:tcBorders>
          </w:tcPr>
          <w:p w14:paraId="52431318" w14:textId="77777777" w:rsidR="00C171BD" w:rsidRPr="00C42870" w:rsidRDefault="00C171BD" w:rsidP="00812DE2">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72405728" w14:textId="77777777" w:rsidR="00C171BD" w:rsidRPr="00C42870" w:rsidRDefault="00C171BD" w:rsidP="00812DE2">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295C98C3" w14:textId="77777777" w:rsidR="00C171BD" w:rsidRPr="00C42870" w:rsidRDefault="00C171BD" w:rsidP="00812DE2">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05D34CC" w14:textId="77777777" w:rsidR="00C171BD" w:rsidRPr="00C42870" w:rsidRDefault="00C171BD" w:rsidP="00812DE2">
            <w:pPr>
              <w:spacing w:beforeLines="60" w:before="144" w:afterLines="60" w:after="144"/>
              <w:rPr>
                <w:rFonts w:ascii="Arial" w:hAnsi="Arial" w:cs="Arial"/>
                <w:sz w:val="20"/>
              </w:rPr>
            </w:pPr>
          </w:p>
        </w:tc>
        <w:sdt>
          <w:sdtPr>
            <w:rPr>
              <w:rFonts w:ascii="Arial" w:hAnsi="Arial" w:cs="Arial"/>
              <w:sz w:val="20"/>
            </w:rPr>
            <w:alias w:val="Request"/>
            <w:tag w:val="Request"/>
            <w:id w:val="1548111975"/>
            <w:placeholder>
              <w:docPart w:val="2C97125C6DFA449FAAFE54DB7C7257AB"/>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2BF6CA5" w14:textId="77777777" w:rsidR="00C171BD" w:rsidRPr="00C42870" w:rsidRDefault="00C171BD" w:rsidP="00812DE2">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6A7B1DF" w14:textId="77777777" w:rsidTr="00C171BD">
        <w:trPr>
          <w:trHeight w:val="655"/>
        </w:trPr>
        <w:tc>
          <w:tcPr>
            <w:tcW w:w="817" w:type="dxa"/>
            <w:tcBorders>
              <w:top w:val="single" w:sz="6" w:space="0" w:color="auto"/>
              <w:bottom w:val="single" w:sz="6" w:space="0" w:color="auto"/>
              <w:right w:val="single" w:sz="6" w:space="0" w:color="auto"/>
            </w:tcBorders>
          </w:tcPr>
          <w:p w14:paraId="0CB625DF"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2D780E0"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077F94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5A3D656"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5085761"/>
            <w:placeholder>
              <w:docPart w:val="2F57D5F147A5438B99AD503476DC3F8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962998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0739FF0" w14:textId="77777777" w:rsidTr="00C171BD">
        <w:trPr>
          <w:trHeight w:val="655"/>
        </w:trPr>
        <w:tc>
          <w:tcPr>
            <w:tcW w:w="817" w:type="dxa"/>
            <w:tcBorders>
              <w:top w:val="single" w:sz="6" w:space="0" w:color="auto"/>
              <w:bottom w:val="single" w:sz="6" w:space="0" w:color="auto"/>
              <w:right w:val="single" w:sz="6" w:space="0" w:color="auto"/>
            </w:tcBorders>
          </w:tcPr>
          <w:p w14:paraId="2A5F80D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CDEA73A"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4C21DDB"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60046D4"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553161012"/>
            <w:placeholder>
              <w:docPart w:val="1E424880961048DCA721F24BFF23711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63AA1EFC"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62C47C2" w14:textId="77777777" w:rsidTr="00C171BD">
        <w:trPr>
          <w:trHeight w:val="655"/>
        </w:trPr>
        <w:tc>
          <w:tcPr>
            <w:tcW w:w="817" w:type="dxa"/>
            <w:tcBorders>
              <w:top w:val="single" w:sz="6" w:space="0" w:color="auto"/>
              <w:bottom w:val="single" w:sz="6" w:space="0" w:color="auto"/>
              <w:right w:val="single" w:sz="6" w:space="0" w:color="auto"/>
            </w:tcBorders>
          </w:tcPr>
          <w:p w14:paraId="3ECB6D5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D2F64F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E4081CA"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BBFEF1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22299710"/>
            <w:placeholder>
              <w:docPart w:val="CAFDDBA0407A4C61AF82F2A3E7A2C11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D44DF03"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4893D06" w14:textId="77777777" w:rsidTr="00C171BD">
        <w:trPr>
          <w:trHeight w:val="655"/>
        </w:trPr>
        <w:tc>
          <w:tcPr>
            <w:tcW w:w="817" w:type="dxa"/>
            <w:tcBorders>
              <w:top w:val="single" w:sz="6" w:space="0" w:color="auto"/>
              <w:bottom w:val="single" w:sz="6" w:space="0" w:color="auto"/>
              <w:right w:val="single" w:sz="6" w:space="0" w:color="auto"/>
            </w:tcBorders>
          </w:tcPr>
          <w:p w14:paraId="1BC9DD3B"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A38EEB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52B750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F3508A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51932634"/>
            <w:placeholder>
              <w:docPart w:val="46F4885CECD9405592263643AD68FAED"/>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09A8FBE"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23ED89A" w14:textId="77777777" w:rsidTr="00C171BD">
        <w:trPr>
          <w:trHeight w:val="655"/>
        </w:trPr>
        <w:tc>
          <w:tcPr>
            <w:tcW w:w="817" w:type="dxa"/>
            <w:tcBorders>
              <w:top w:val="single" w:sz="6" w:space="0" w:color="auto"/>
              <w:bottom w:val="single" w:sz="6" w:space="0" w:color="auto"/>
              <w:right w:val="single" w:sz="6" w:space="0" w:color="auto"/>
            </w:tcBorders>
          </w:tcPr>
          <w:p w14:paraId="1FF6D03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A9EC14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176A48FE"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37EFD9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94104598"/>
            <w:placeholder>
              <w:docPart w:val="7E6EF75FF5F94E86BD0D0EAE72B55C7D"/>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9D317A5"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3E78C00" w14:textId="77777777" w:rsidTr="00C171BD">
        <w:trPr>
          <w:trHeight w:val="655"/>
        </w:trPr>
        <w:tc>
          <w:tcPr>
            <w:tcW w:w="817" w:type="dxa"/>
            <w:tcBorders>
              <w:top w:val="single" w:sz="6" w:space="0" w:color="auto"/>
              <w:bottom w:val="single" w:sz="6" w:space="0" w:color="auto"/>
              <w:right w:val="single" w:sz="6" w:space="0" w:color="auto"/>
            </w:tcBorders>
          </w:tcPr>
          <w:p w14:paraId="5008669C"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D554044"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A8F697C"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ACEB2C1"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400214160"/>
            <w:placeholder>
              <w:docPart w:val="9610E69C9BC1445EAEB7AA15179C0B54"/>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6AC87EF"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6903EB5" w14:textId="77777777" w:rsidTr="00C171BD">
        <w:trPr>
          <w:trHeight w:val="655"/>
        </w:trPr>
        <w:tc>
          <w:tcPr>
            <w:tcW w:w="817" w:type="dxa"/>
            <w:tcBorders>
              <w:top w:val="single" w:sz="6" w:space="0" w:color="auto"/>
              <w:bottom w:val="single" w:sz="6" w:space="0" w:color="auto"/>
              <w:right w:val="single" w:sz="6" w:space="0" w:color="auto"/>
            </w:tcBorders>
          </w:tcPr>
          <w:p w14:paraId="14F2D456"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2C8B64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290626E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C10171B"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393778561"/>
            <w:placeholder>
              <w:docPart w:val="CD3703D153A74A10B73A1B7F312FE58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0534BD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E23AAC4" w14:textId="77777777" w:rsidTr="00C171BD">
        <w:trPr>
          <w:trHeight w:val="655"/>
        </w:trPr>
        <w:tc>
          <w:tcPr>
            <w:tcW w:w="817" w:type="dxa"/>
            <w:tcBorders>
              <w:top w:val="single" w:sz="6" w:space="0" w:color="auto"/>
              <w:bottom w:val="single" w:sz="6" w:space="0" w:color="auto"/>
              <w:right w:val="single" w:sz="6" w:space="0" w:color="auto"/>
            </w:tcBorders>
          </w:tcPr>
          <w:p w14:paraId="76C27EEA"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E8BDD0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6AC3A46"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844879D"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623043564"/>
            <w:placeholder>
              <w:docPart w:val="6E095599C13F4590893D54775119855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813795D"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F789450" w14:textId="77777777" w:rsidTr="00C171BD">
        <w:trPr>
          <w:trHeight w:val="655"/>
        </w:trPr>
        <w:tc>
          <w:tcPr>
            <w:tcW w:w="817" w:type="dxa"/>
            <w:tcBorders>
              <w:top w:val="single" w:sz="6" w:space="0" w:color="auto"/>
              <w:bottom w:val="single" w:sz="6" w:space="0" w:color="auto"/>
              <w:right w:val="single" w:sz="6" w:space="0" w:color="auto"/>
            </w:tcBorders>
          </w:tcPr>
          <w:p w14:paraId="695B141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61DBB8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1DB0CED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2FCC86F"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973172159"/>
            <w:placeholder>
              <w:docPart w:val="395873CA3CF541B2BD665626F00DF5D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6A1FD2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DCB7E1F" w14:textId="77777777" w:rsidTr="00C171BD">
        <w:trPr>
          <w:trHeight w:val="655"/>
        </w:trPr>
        <w:tc>
          <w:tcPr>
            <w:tcW w:w="817" w:type="dxa"/>
            <w:tcBorders>
              <w:top w:val="single" w:sz="6" w:space="0" w:color="auto"/>
              <w:bottom w:val="single" w:sz="6" w:space="0" w:color="auto"/>
              <w:right w:val="single" w:sz="6" w:space="0" w:color="auto"/>
            </w:tcBorders>
          </w:tcPr>
          <w:p w14:paraId="6FDE72D0"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3E786C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242A6BD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A76FD82"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71896406"/>
            <w:placeholder>
              <w:docPart w:val="CF135ACD2E8849E4ADB0E3360D0ED104"/>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1E809C5"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5E7077A" w14:textId="77777777" w:rsidTr="00C171BD">
        <w:trPr>
          <w:trHeight w:val="655"/>
        </w:trPr>
        <w:tc>
          <w:tcPr>
            <w:tcW w:w="817" w:type="dxa"/>
            <w:tcBorders>
              <w:top w:val="single" w:sz="6" w:space="0" w:color="auto"/>
              <w:bottom w:val="single" w:sz="6" w:space="0" w:color="auto"/>
              <w:right w:val="single" w:sz="6" w:space="0" w:color="auto"/>
            </w:tcBorders>
          </w:tcPr>
          <w:p w14:paraId="52B21D8A"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6240C6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FFC9A0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8AD7A0D"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919314400"/>
            <w:placeholder>
              <w:docPart w:val="5596204BB99A4D39A1121659CBCC92C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22FFC18"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9266697" w14:textId="77777777" w:rsidTr="00C171BD">
        <w:trPr>
          <w:trHeight w:val="655"/>
        </w:trPr>
        <w:tc>
          <w:tcPr>
            <w:tcW w:w="817" w:type="dxa"/>
            <w:tcBorders>
              <w:top w:val="single" w:sz="6" w:space="0" w:color="auto"/>
              <w:bottom w:val="single" w:sz="6" w:space="0" w:color="auto"/>
              <w:right w:val="single" w:sz="6" w:space="0" w:color="auto"/>
            </w:tcBorders>
          </w:tcPr>
          <w:p w14:paraId="5B16963B"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C8E372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6E63486"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879C75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143307460"/>
            <w:placeholder>
              <w:docPart w:val="0BD87C11B6F94B6CA12D448DD83C3F7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2E1BD4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188EB78" w14:textId="77777777" w:rsidTr="00C171BD">
        <w:trPr>
          <w:trHeight w:val="655"/>
        </w:trPr>
        <w:tc>
          <w:tcPr>
            <w:tcW w:w="817" w:type="dxa"/>
            <w:tcBorders>
              <w:top w:val="single" w:sz="6" w:space="0" w:color="auto"/>
              <w:bottom w:val="single" w:sz="6" w:space="0" w:color="auto"/>
              <w:right w:val="single" w:sz="6" w:space="0" w:color="auto"/>
            </w:tcBorders>
          </w:tcPr>
          <w:p w14:paraId="013A91F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EFF564D"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49E9513"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32C9DBAF"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002125854"/>
            <w:placeholder>
              <w:docPart w:val="32FE18E0895F42FC88B9D3AC64922A6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4FDA3FE"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F2665A2" w14:textId="77777777" w:rsidTr="00C171BD">
        <w:trPr>
          <w:trHeight w:val="655"/>
        </w:trPr>
        <w:tc>
          <w:tcPr>
            <w:tcW w:w="817" w:type="dxa"/>
            <w:tcBorders>
              <w:top w:val="single" w:sz="6" w:space="0" w:color="auto"/>
              <w:bottom w:val="single" w:sz="6" w:space="0" w:color="auto"/>
              <w:right w:val="single" w:sz="6" w:space="0" w:color="auto"/>
            </w:tcBorders>
          </w:tcPr>
          <w:p w14:paraId="4CBE03CE"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0A4CBEE"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D3037FC"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DE0A62B"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189450173"/>
            <w:placeholder>
              <w:docPart w:val="DD75EB3EEFCE4044A188E374C3055C9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E53C7D8"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937CDCD" w14:textId="77777777" w:rsidTr="00C171BD">
        <w:trPr>
          <w:trHeight w:val="655"/>
        </w:trPr>
        <w:tc>
          <w:tcPr>
            <w:tcW w:w="817" w:type="dxa"/>
            <w:tcBorders>
              <w:top w:val="single" w:sz="6" w:space="0" w:color="auto"/>
              <w:bottom w:val="single" w:sz="6" w:space="0" w:color="auto"/>
              <w:right w:val="single" w:sz="6" w:space="0" w:color="auto"/>
            </w:tcBorders>
          </w:tcPr>
          <w:p w14:paraId="5F15F295"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8082C32"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1C9473DA"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62D2513"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131634767"/>
            <w:placeholder>
              <w:docPart w:val="C0A502F16CD44444A2B04785768818A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CF40A3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21D6737" w14:textId="77777777" w:rsidTr="00C171BD">
        <w:trPr>
          <w:trHeight w:val="655"/>
        </w:trPr>
        <w:tc>
          <w:tcPr>
            <w:tcW w:w="817" w:type="dxa"/>
            <w:tcBorders>
              <w:top w:val="single" w:sz="6" w:space="0" w:color="auto"/>
              <w:bottom w:val="single" w:sz="6" w:space="0" w:color="auto"/>
              <w:right w:val="single" w:sz="6" w:space="0" w:color="auto"/>
            </w:tcBorders>
          </w:tcPr>
          <w:p w14:paraId="3CDED657"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BD1892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0880DF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3E8D74CF"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300648537"/>
            <w:placeholder>
              <w:docPart w:val="BC46B6CC2BE74ADCA67146A3A66C0E47"/>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3C6F12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E91129B" w14:textId="77777777" w:rsidTr="00C171BD">
        <w:trPr>
          <w:trHeight w:val="655"/>
        </w:trPr>
        <w:tc>
          <w:tcPr>
            <w:tcW w:w="817" w:type="dxa"/>
            <w:tcBorders>
              <w:top w:val="single" w:sz="6" w:space="0" w:color="auto"/>
              <w:bottom w:val="single" w:sz="6" w:space="0" w:color="auto"/>
              <w:right w:val="single" w:sz="6" w:space="0" w:color="auto"/>
            </w:tcBorders>
          </w:tcPr>
          <w:p w14:paraId="0D0D75DC"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86F3A5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E1DBEAC"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628A6A0"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628242788"/>
            <w:placeholder>
              <w:docPart w:val="5C640CD7FA8E45D780034008CF183E32"/>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08D0F4F"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B42DDAF" w14:textId="77777777" w:rsidTr="00C171BD">
        <w:trPr>
          <w:trHeight w:val="655"/>
        </w:trPr>
        <w:tc>
          <w:tcPr>
            <w:tcW w:w="817" w:type="dxa"/>
            <w:tcBorders>
              <w:top w:val="single" w:sz="6" w:space="0" w:color="auto"/>
              <w:bottom w:val="single" w:sz="6" w:space="0" w:color="auto"/>
              <w:right w:val="single" w:sz="6" w:space="0" w:color="auto"/>
            </w:tcBorders>
          </w:tcPr>
          <w:p w14:paraId="0E839409"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8D2DAE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C25EF7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660B6F8"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879392898"/>
            <w:placeholder>
              <w:docPart w:val="6BB911AD25344477B42334ED1767AA4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75822FB"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9EC5382" w14:textId="77777777" w:rsidTr="00C171BD">
        <w:trPr>
          <w:trHeight w:val="655"/>
        </w:trPr>
        <w:tc>
          <w:tcPr>
            <w:tcW w:w="817" w:type="dxa"/>
            <w:tcBorders>
              <w:top w:val="single" w:sz="6" w:space="0" w:color="auto"/>
              <w:bottom w:val="single" w:sz="6" w:space="0" w:color="auto"/>
              <w:right w:val="single" w:sz="6" w:space="0" w:color="auto"/>
            </w:tcBorders>
          </w:tcPr>
          <w:p w14:paraId="7F3F6EFE"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F92002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F1DD2EE"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631D5B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080888638"/>
            <w:placeholder>
              <w:docPart w:val="5B46B370076E4E59B0DA35F2E6A99024"/>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0E0C4D8"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2D8250C" w14:textId="77777777" w:rsidTr="00C171BD">
        <w:trPr>
          <w:trHeight w:val="655"/>
        </w:trPr>
        <w:tc>
          <w:tcPr>
            <w:tcW w:w="817" w:type="dxa"/>
            <w:tcBorders>
              <w:top w:val="single" w:sz="6" w:space="0" w:color="auto"/>
              <w:bottom w:val="single" w:sz="6" w:space="0" w:color="auto"/>
              <w:right w:val="single" w:sz="6" w:space="0" w:color="auto"/>
            </w:tcBorders>
          </w:tcPr>
          <w:p w14:paraId="1A4C6F2E"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1520019"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1DA5E07"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1560D0E"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39604662"/>
            <w:placeholder>
              <w:docPart w:val="6649E5629EA64A1A99BC39F02AD81F0D"/>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D3FC79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34FAB79" w14:textId="77777777" w:rsidTr="00C171BD">
        <w:trPr>
          <w:trHeight w:val="655"/>
        </w:trPr>
        <w:tc>
          <w:tcPr>
            <w:tcW w:w="817" w:type="dxa"/>
            <w:tcBorders>
              <w:top w:val="single" w:sz="6" w:space="0" w:color="auto"/>
              <w:bottom w:val="single" w:sz="6" w:space="0" w:color="auto"/>
              <w:right w:val="single" w:sz="6" w:space="0" w:color="auto"/>
            </w:tcBorders>
          </w:tcPr>
          <w:p w14:paraId="1912249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8135A0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972755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70C9BE4"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752688657"/>
            <w:placeholder>
              <w:docPart w:val="EBE5274790E34421A35ED342EFC9970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9C55B6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7C06283" w14:textId="77777777" w:rsidTr="00C171BD">
        <w:trPr>
          <w:trHeight w:val="655"/>
        </w:trPr>
        <w:tc>
          <w:tcPr>
            <w:tcW w:w="817" w:type="dxa"/>
            <w:tcBorders>
              <w:top w:val="single" w:sz="6" w:space="0" w:color="auto"/>
              <w:bottom w:val="single" w:sz="6" w:space="0" w:color="auto"/>
              <w:right w:val="single" w:sz="6" w:space="0" w:color="auto"/>
            </w:tcBorders>
          </w:tcPr>
          <w:p w14:paraId="127217E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E0ABAD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CAE114F"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CDAE9A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330213712"/>
            <w:placeholder>
              <w:docPart w:val="AC1EC1C6C53C4BCA9E026CD7CEB610D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54373DA"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CC6365F" w14:textId="77777777" w:rsidTr="00C171BD">
        <w:trPr>
          <w:trHeight w:val="655"/>
        </w:trPr>
        <w:tc>
          <w:tcPr>
            <w:tcW w:w="817" w:type="dxa"/>
            <w:tcBorders>
              <w:top w:val="single" w:sz="6" w:space="0" w:color="auto"/>
              <w:bottom w:val="single" w:sz="6" w:space="0" w:color="auto"/>
              <w:right w:val="single" w:sz="6" w:space="0" w:color="auto"/>
            </w:tcBorders>
          </w:tcPr>
          <w:p w14:paraId="6A902037"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630DC0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0B752680"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852B3F3"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485273598"/>
            <w:placeholder>
              <w:docPart w:val="ADB1BD1E84C644C681D9B4096CE4CC4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7CE34A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DB1B3C1" w14:textId="77777777" w:rsidTr="00C171BD">
        <w:trPr>
          <w:trHeight w:val="655"/>
        </w:trPr>
        <w:tc>
          <w:tcPr>
            <w:tcW w:w="817" w:type="dxa"/>
            <w:tcBorders>
              <w:top w:val="single" w:sz="6" w:space="0" w:color="auto"/>
              <w:bottom w:val="single" w:sz="6" w:space="0" w:color="auto"/>
              <w:right w:val="single" w:sz="6" w:space="0" w:color="auto"/>
            </w:tcBorders>
          </w:tcPr>
          <w:p w14:paraId="2B20963B"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C30265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E3C517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B0F1FD8"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85977576"/>
            <w:placeholder>
              <w:docPart w:val="0F5A5F0C2A244CF79EBCCF2D3129215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E458FFD"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0782B19" w14:textId="77777777" w:rsidTr="00C171BD">
        <w:trPr>
          <w:trHeight w:val="655"/>
        </w:trPr>
        <w:tc>
          <w:tcPr>
            <w:tcW w:w="817" w:type="dxa"/>
            <w:tcBorders>
              <w:top w:val="single" w:sz="6" w:space="0" w:color="auto"/>
              <w:bottom w:val="single" w:sz="6" w:space="0" w:color="auto"/>
              <w:right w:val="single" w:sz="6" w:space="0" w:color="auto"/>
            </w:tcBorders>
          </w:tcPr>
          <w:p w14:paraId="7549BA9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8883E00"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0DBF455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DD2FA8E"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222057487"/>
            <w:placeholder>
              <w:docPart w:val="FC82AFA525104E08809E984DAEE609E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1E31A6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91BA863" w14:textId="77777777" w:rsidTr="00C171BD">
        <w:trPr>
          <w:trHeight w:val="655"/>
        </w:trPr>
        <w:tc>
          <w:tcPr>
            <w:tcW w:w="817" w:type="dxa"/>
            <w:tcBorders>
              <w:top w:val="single" w:sz="6" w:space="0" w:color="auto"/>
              <w:bottom w:val="single" w:sz="6" w:space="0" w:color="auto"/>
              <w:right w:val="single" w:sz="6" w:space="0" w:color="auto"/>
            </w:tcBorders>
          </w:tcPr>
          <w:p w14:paraId="3D1A1D79"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DE9780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0AFADC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EAA1BA3"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756491777"/>
            <w:placeholder>
              <w:docPart w:val="2DDCDB08C4604948B50A7427ADFCD2A3"/>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EF2F13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B5B7E33" w14:textId="77777777" w:rsidTr="00C171BD">
        <w:trPr>
          <w:trHeight w:val="655"/>
        </w:trPr>
        <w:tc>
          <w:tcPr>
            <w:tcW w:w="817" w:type="dxa"/>
            <w:tcBorders>
              <w:top w:val="single" w:sz="6" w:space="0" w:color="auto"/>
              <w:bottom w:val="single" w:sz="6" w:space="0" w:color="auto"/>
              <w:right w:val="single" w:sz="6" w:space="0" w:color="auto"/>
            </w:tcBorders>
          </w:tcPr>
          <w:p w14:paraId="4517B1CF"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90D35D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AD7DC5D"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62DB267"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19956792"/>
            <w:placeholder>
              <w:docPart w:val="81D05C4ABE044770A33555418AE1C5D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221F25C"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F0E64BF" w14:textId="77777777" w:rsidTr="00C171BD">
        <w:trPr>
          <w:trHeight w:val="655"/>
        </w:trPr>
        <w:tc>
          <w:tcPr>
            <w:tcW w:w="817" w:type="dxa"/>
            <w:tcBorders>
              <w:top w:val="single" w:sz="6" w:space="0" w:color="auto"/>
              <w:bottom w:val="single" w:sz="6" w:space="0" w:color="auto"/>
              <w:right w:val="single" w:sz="6" w:space="0" w:color="auto"/>
            </w:tcBorders>
          </w:tcPr>
          <w:p w14:paraId="60054F0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6B4C97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20A15D2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97F7E3A"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777679257"/>
            <w:placeholder>
              <w:docPart w:val="1ACA1105AFB14B8F937212B4FB8490E6"/>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B1A67D6"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04D69FC" w14:textId="77777777" w:rsidTr="00C171BD">
        <w:trPr>
          <w:trHeight w:val="655"/>
        </w:trPr>
        <w:tc>
          <w:tcPr>
            <w:tcW w:w="817" w:type="dxa"/>
            <w:tcBorders>
              <w:top w:val="single" w:sz="6" w:space="0" w:color="auto"/>
              <w:bottom w:val="single" w:sz="6" w:space="0" w:color="auto"/>
              <w:right w:val="single" w:sz="6" w:space="0" w:color="auto"/>
            </w:tcBorders>
          </w:tcPr>
          <w:p w14:paraId="063BAB5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A29B63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D3F8AD5"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39BDF21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622913572"/>
            <w:placeholder>
              <w:docPart w:val="D9EB9633709E44E9A5338E0FA67B084C"/>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6FCEE43"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7476EB2" w14:textId="77777777" w:rsidTr="00C171BD">
        <w:trPr>
          <w:trHeight w:val="655"/>
        </w:trPr>
        <w:tc>
          <w:tcPr>
            <w:tcW w:w="817" w:type="dxa"/>
            <w:tcBorders>
              <w:top w:val="single" w:sz="6" w:space="0" w:color="auto"/>
              <w:bottom w:val="single" w:sz="6" w:space="0" w:color="auto"/>
              <w:right w:val="single" w:sz="6" w:space="0" w:color="auto"/>
            </w:tcBorders>
          </w:tcPr>
          <w:p w14:paraId="64E7ED1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07F97F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29F6E92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05B5D01"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06939885"/>
            <w:placeholder>
              <w:docPart w:val="00FCA5AE6F9E4A7DB78AEFB04934276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C0BAF0D"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0522A8C" w14:textId="77777777" w:rsidTr="00C171BD">
        <w:trPr>
          <w:trHeight w:val="655"/>
        </w:trPr>
        <w:tc>
          <w:tcPr>
            <w:tcW w:w="817" w:type="dxa"/>
            <w:tcBorders>
              <w:top w:val="single" w:sz="6" w:space="0" w:color="auto"/>
              <w:bottom w:val="single" w:sz="6" w:space="0" w:color="auto"/>
              <w:right w:val="single" w:sz="6" w:space="0" w:color="auto"/>
            </w:tcBorders>
          </w:tcPr>
          <w:p w14:paraId="0A6E9D40"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0935A0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FF14D6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7325ABB"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507293111"/>
            <w:placeholder>
              <w:docPart w:val="737D90862A6E416EB6CF687F5FA60EE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1CF7F4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AD364A4" w14:textId="77777777" w:rsidTr="00C171BD">
        <w:trPr>
          <w:trHeight w:val="655"/>
        </w:trPr>
        <w:tc>
          <w:tcPr>
            <w:tcW w:w="817" w:type="dxa"/>
            <w:tcBorders>
              <w:top w:val="single" w:sz="6" w:space="0" w:color="auto"/>
              <w:bottom w:val="single" w:sz="6" w:space="0" w:color="auto"/>
              <w:right w:val="single" w:sz="6" w:space="0" w:color="auto"/>
            </w:tcBorders>
          </w:tcPr>
          <w:p w14:paraId="0B37045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8AE6262"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5012F35"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97CC36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717394258"/>
            <w:placeholder>
              <w:docPart w:val="A02EAE54B5A3483B954A71DDF5B10AB3"/>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261BE6F"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AABF545" w14:textId="77777777" w:rsidTr="00C171BD">
        <w:trPr>
          <w:trHeight w:val="655"/>
        </w:trPr>
        <w:tc>
          <w:tcPr>
            <w:tcW w:w="817" w:type="dxa"/>
            <w:tcBorders>
              <w:top w:val="single" w:sz="6" w:space="0" w:color="auto"/>
              <w:bottom w:val="single" w:sz="6" w:space="0" w:color="auto"/>
              <w:right w:val="single" w:sz="6" w:space="0" w:color="auto"/>
            </w:tcBorders>
          </w:tcPr>
          <w:p w14:paraId="2AC8C9E3"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73F5C8ED"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72A268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71501C0"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736137041"/>
            <w:placeholder>
              <w:docPart w:val="358D12FE22394EDDBE645D321EC1EE5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BF1147E"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5AFF943" w14:textId="77777777" w:rsidTr="00C171BD">
        <w:trPr>
          <w:trHeight w:val="655"/>
        </w:trPr>
        <w:tc>
          <w:tcPr>
            <w:tcW w:w="817" w:type="dxa"/>
            <w:tcBorders>
              <w:top w:val="single" w:sz="6" w:space="0" w:color="auto"/>
              <w:bottom w:val="single" w:sz="6" w:space="0" w:color="auto"/>
              <w:right w:val="single" w:sz="6" w:space="0" w:color="auto"/>
            </w:tcBorders>
          </w:tcPr>
          <w:p w14:paraId="11ED4D8F"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7C5133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E7FA5AF"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2040FF4"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711772264"/>
            <w:placeholder>
              <w:docPart w:val="51055EC08D1B44FFB9DA3F4775846EE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0E4D44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D0737F4" w14:textId="77777777" w:rsidTr="00C171BD">
        <w:trPr>
          <w:trHeight w:val="655"/>
        </w:trPr>
        <w:tc>
          <w:tcPr>
            <w:tcW w:w="817" w:type="dxa"/>
            <w:tcBorders>
              <w:top w:val="single" w:sz="6" w:space="0" w:color="auto"/>
              <w:bottom w:val="single" w:sz="6" w:space="0" w:color="auto"/>
              <w:right w:val="single" w:sz="6" w:space="0" w:color="auto"/>
            </w:tcBorders>
          </w:tcPr>
          <w:p w14:paraId="5AFA60E5"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2641E10"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5E222BA"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F5B2E63"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970191744"/>
            <w:placeholder>
              <w:docPart w:val="3A428A3C0EBD49779719AB8C550E92CC"/>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80F464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B2308E1" w14:textId="77777777" w:rsidTr="00C171BD">
        <w:trPr>
          <w:trHeight w:val="655"/>
        </w:trPr>
        <w:tc>
          <w:tcPr>
            <w:tcW w:w="817" w:type="dxa"/>
            <w:tcBorders>
              <w:top w:val="single" w:sz="6" w:space="0" w:color="auto"/>
              <w:bottom w:val="single" w:sz="6" w:space="0" w:color="auto"/>
              <w:right w:val="single" w:sz="6" w:space="0" w:color="auto"/>
            </w:tcBorders>
          </w:tcPr>
          <w:p w14:paraId="78FA6DA5"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A4D4342"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11A1F9B"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23B54FA"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650337977"/>
            <w:placeholder>
              <w:docPart w:val="2800147D9F404B88976060CC346491E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937C23A"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A949B30" w14:textId="77777777" w:rsidTr="00C171BD">
        <w:trPr>
          <w:trHeight w:val="655"/>
        </w:trPr>
        <w:tc>
          <w:tcPr>
            <w:tcW w:w="817" w:type="dxa"/>
            <w:tcBorders>
              <w:top w:val="single" w:sz="6" w:space="0" w:color="auto"/>
              <w:bottom w:val="single" w:sz="6" w:space="0" w:color="auto"/>
              <w:right w:val="single" w:sz="6" w:space="0" w:color="auto"/>
            </w:tcBorders>
          </w:tcPr>
          <w:p w14:paraId="1A188977"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A5E590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089F6E6"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7D1A67A"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726644357"/>
            <w:placeholder>
              <w:docPart w:val="C5C80454A86F438EBCA37BEB8C6E319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0EC76C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6D57900" w14:textId="77777777" w:rsidTr="00C171BD">
        <w:trPr>
          <w:trHeight w:val="655"/>
        </w:trPr>
        <w:tc>
          <w:tcPr>
            <w:tcW w:w="817" w:type="dxa"/>
            <w:tcBorders>
              <w:top w:val="single" w:sz="6" w:space="0" w:color="auto"/>
              <w:bottom w:val="single" w:sz="6" w:space="0" w:color="auto"/>
              <w:right w:val="single" w:sz="6" w:space="0" w:color="auto"/>
            </w:tcBorders>
          </w:tcPr>
          <w:p w14:paraId="22124872"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272063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B6667A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2A2E6B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17804998"/>
            <w:placeholder>
              <w:docPart w:val="C0A1B769B64A45FCB58649284019FE3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E7A59D8"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FC79610" w14:textId="77777777" w:rsidTr="00C171BD">
        <w:trPr>
          <w:trHeight w:val="655"/>
        </w:trPr>
        <w:tc>
          <w:tcPr>
            <w:tcW w:w="817" w:type="dxa"/>
            <w:tcBorders>
              <w:top w:val="single" w:sz="6" w:space="0" w:color="auto"/>
              <w:bottom w:val="single" w:sz="6" w:space="0" w:color="auto"/>
              <w:right w:val="single" w:sz="6" w:space="0" w:color="auto"/>
            </w:tcBorders>
          </w:tcPr>
          <w:p w14:paraId="768FFB6B"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CAD32F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B898B7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6B75A1A"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647198512"/>
            <w:placeholder>
              <w:docPart w:val="EC279B325E6F4B6BA2EA906266E16016"/>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308483A"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C88D589" w14:textId="77777777" w:rsidTr="00C171BD">
        <w:trPr>
          <w:trHeight w:val="655"/>
        </w:trPr>
        <w:tc>
          <w:tcPr>
            <w:tcW w:w="817" w:type="dxa"/>
            <w:tcBorders>
              <w:top w:val="single" w:sz="6" w:space="0" w:color="auto"/>
              <w:bottom w:val="single" w:sz="6" w:space="0" w:color="auto"/>
              <w:right w:val="single" w:sz="6" w:space="0" w:color="auto"/>
            </w:tcBorders>
          </w:tcPr>
          <w:p w14:paraId="66D4B81B"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9A7CAEA"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05202417"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3D1538DC"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3657378"/>
            <w:placeholder>
              <w:docPart w:val="E2BCAE3A9AB54F7A80DEB754C3F919D3"/>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23313BB"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A853002" w14:textId="77777777" w:rsidTr="00C171BD">
        <w:trPr>
          <w:trHeight w:val="655"/>
        </w:trPr>
        <w:tc>
          <w:tcPr>
            <w:tcW w:w="817" w:type="dxa"/>
            <w:tcBorders>
              <w:top w:val="single" w:sz="6" w:space="0" w:color="auto"/>
              <w:bottom w:val="single" w:sz="6" w:space="0" w:color="auto"/>
              <w:right w:val="single" w:sz="6" w:space="0" w:color="auto"/>
            </w:tcBorders>
          </w:tcPr>
          <w:p w14:paraId="1874B22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FE248C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70F856A"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97DFC0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514759774"/>
            <w:placeholder>
              <w:docPart w:val="BC58CD26AA78478BB7C9436DA87C38E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13ADEE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0B7A5D8" w14:textId="77777777" w:rsidTr="00C171BD">
        <w:trPr>
          <w:trHeight w:val="655"/>
        </w:trPr>
        <w:tc>
          <w:tcPr>
            <w:tcW w:w="817" w:type="dxa"/>
            <w:tcBorders>
              <w:top w:val="single" w:sz="6" w:space="0" w:color="auto"/>
              <w:bottom w:val="single" w:sz="6" w:space="0" w:color="auto"/>
              <w:right w:val="single" w:sz="6" w:space="0" w:color="auto"/>
            </w:tcBorders>
          </w:tcPr>
          <w:p w14:paraId="128FA78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C19AD1F"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0134D02"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F7E4242"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528155817"/>
            <w:placeholder>
              <w:docPart w:val="19D829BDF2DE4E03997F45DAB7F8D5E0"/>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9C0B39F"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3D156BF" w14:textId="77777777" w:rsidTr="00C171BD">
        <w:trPr>
          <w:trHeight w:val="655"/>
        </w:trPr>
        <w:tc>
          <w:tcPr>
            <w:tcW w:w="817" w:type="dxa"/>
            <w:tcBorders>
              <w:top w:val="single" w:sz="6" w:space="0" w:color="auto"/>
              <w:bottom w:val="single" w:sz="6" w:space="0" w:color="auto"/>
              <w:right w:val="single" w:sz="6" w:space="0" w:color="auto"/>
            </w:tcBorders>
          </w:tcPr>
          <w:p w14:paraId="70620317"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7B1D8F5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8105AAA"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672FACE"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145029538"/>
            <w:placeholder>
              <w:docPart w:val="5687443ADE22486A86ABEABE3E229EB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640CA2E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E0A1EC3" w14:textId="77777777" w:rsidTr="00C171BD">
        <w:trPr>
          <w:trHeight w:val="655"/>
        </w:trPr>
        <w:tc>
          <w:tcPr>
            <w:tcW w:w="817" w:type="dxa"/>
            <w:tcBorders>
              <w:top w:val="single" w:sz="6" w:space="0" w:color="auto"/>
              <w:bottom w:val="single" w:sz="6" w:space="0" w:color="auto"/>
              <w:right w:val="single" w:sz="6" w:space="0" w:color="auto"/>
            </w:tcBorders>
          </w:tcPr>
          <w:p w14:paraId="20F9C264"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8A34A79"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1B6CDD20"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3A6BCDF2"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442971406"/>
            <w:placeholder>
              <w:docPart w:val="DD63D19E40F5442CA940B0249E051DC0"/>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4C89507"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0019102" w14:textId="77777777" w:rsidTr="00C171BD">
        <w:trPr>
          <w:trHeight w:val="655"/>
        </w:trPr>
        <w:tc>
          <w:tcPr>
            <w:tcW w:w="817" w:type="dxa"/>
            <w:tcBorders>
              <w:top w:val="single" w:sz="6" w:space="0" w:color="auto"/>
              <w:bottom w:val="single" w:sz="6" w:space="0" w:color="auto"/>
              <w:right w:val="single" w:sz="6" w:space="0" w:color="auto"/>
            </w:tcBorders>
          </w:tcPr>
          <w:p w14:paraId="554AE3EC"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516C0B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4EBAFC7"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0C33ED6"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098240617"/>
            <w:placeholder>
              <w:docPart w:val="B3D3CF29D6804E93B3080C0D170EE33F"/>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D4E4D8A"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C281E5C" w14:textId="77777777" w:rsidTr="00C171BD">
        <w:trPr>
          <w:trHeight w:val="655"/>
        </w:trPr>
        <w:tc>
          <w:tcPr>
            <w:tcW w:w="817" w:type="dxa"/>
            <w:tcBorders>
              <w:top w:val="single" w:sz="6" w:space="0" w:color="auto"/>
              <w:bottom w:val="single" w:sz="6" w:space="0" w:color="auto"/>
              <w:right w:val="single" w:sz="6" w:space="0" w:color="auto"/>
            </w:tcBorders>
          </w:tcPr>
          <w:p w14:paraId="1724C688"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78E109D9"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C43BDBE"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DD3223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148864126"/>
            <w:placeholder>
              <w:docPart w:val="B220C499729342C394155E3A14A5AEE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7D4DCD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670587D9" w14:textId="77777777" w:rsidTr="00C171BD">
        <w:trPr>
          <w:trHeight w:val="655"/>
        </w:trPr>
        <w:tc>
          <w:tcPr>
            <w:tcW w:w="817" w:type="dxa"/>
            <w:tcBorders>
              <w:top w:val="single" w:sz="6" w:space="0" w:color="auto"/>
              <w:bottom w:val="single" w:sz="6" w:space="0" w:color="auto"/>
              <w:right w:val="single" w:sz="6" w:space="0" w:color="auto"/>
            </w:tcBorders>
          </w:tcPr>
          <w:p w14:paraId="1A21807F"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24B502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E4E6445"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0699A2F"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333948681"/>
            <w:placeholder>
              <w:docPart w:val="B6E8EC86D3C74B42A165E3D8B5FE866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E4CE54C"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81E3BA7" w14:textId="77777777" w:rsidTr="00C171BD">
        <w:trPr>
          <w:trHeight w:val="655"/>
        </w:trPr>
        <w:tc>
          <w:tcPr>
            <w:tcW w:w="817" w:type="dxa"/>
            <w:tcBorders>
              <w:top w:val="single" w:sz="6" w:space="0" w:color="auto"/>
              <w:bottom w:val="single" w:sz="6" w:space="0" w:color="auto"/>
              <w:right w:val="single" w:sz="6" w:space="0" w:color="auto"/>
            </w:tcBorders>
          </w:tcPr>
          <w:p w14:paraId="5A3977C2"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9B424D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EF6445E"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8A9921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486010685"/>
            <w:placeholder>
              <w:docPart w:val="6EBF5B5B0FCB40638B093EAE158D7176"/>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6C55F17D"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00144D5" w14:textId="77777777" w:rsidTr="00C171BD">
        <w:trPr>
          <w:trHeight w:val="655"/>
        </w:trPr>
        <w:tc>
          <w:tcPr>
            <w:tcW w:w="817" w:type="dxa"/>
            <w:tcBorders>
              <w:top w:val="single" w:sz="6" w:space="0" w:color="auto"/>
              <w:bottom w:val="single" w:sz="6" w:space="0" w:color="auto"/>
              <w:right w:val="single" w:sz="6" w:space="0" w:color="auto"/>
            </w:tcBorders>
          </w:tcPr>
          <w:p w14:paraId="7AE3373A"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79CAA9C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6EE0EF8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6519742"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244253877"/>
            <w:placeholder>
              <w:docPart w:val="D3EAD321E791420F96EF13BD09074634"/>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4324A60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D4D3F97" w14:textId="77777777" w:rsidTr="00C171BD">
        <w:trPr>
          <w:trHeight w:val="655"/>
        </w:trPr>
        <w:tc>
          <w:tcPr>
            <w:tcW w:w="817" w:type="dxa"/>
            <w:tcBorders>
              <w:top w:val="single" w:sz="6" w:space="0" w:color="auto"/>
              <w:bottom w:val="single" w:sz="6" w:space="0" w:color="auto"/>
              <w:right w:val="single" w:sz="6" w:space="0" w:color="auto"/>
            </w:tcBorders>
          </w:tcPr>
          <w:p w14:paraId="7BBAA2BA"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201A372"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3E81937"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A1C33CB"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480350113"/>
            <w:placeholder>
              <w:docPart w:val="349620C6D53841A8AD0AA513754B79A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6FB99EE"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D222594" w14:textId="77777777" w:rsidTr="00C171BD">
        <w:trPr>
          <w:trHeight w:val="655"/>
        </w:trPr>
        <w:tc>
          <w:tcPr>
            <w:tcW w:w="817" w:type="dxa"/>
            <w:tcBorders>
              <w:top w:val="single" w:sz="6" w:space="0" w:color="auto"/>
              <w:bottom w:val="single" w:sz="6" w:space="0" w:color="auto"/>
              <w:right w:val="single" w:sz="6" w:space="0" w:color="auto"/>
            </w:tcBorders>
          </w:tcPr>
          <w:p w14:paraId="078D4EB6"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311613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CCACD7F"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6B3A778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208327317"/>
            <w:placeholder>
              <w:docPart w:val="146E64B23BEB4B93AE9EBDD27E34E16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D082938"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C035B84" w14:textId="77777777" w:rsidTr="00C171BD">
        <w:trPr>
          <w:trHeight w:val="655"/>
        </w:trPr>
        <w:tc>
          <w:tcPr>
            <w:tcW w:w="817" w:type="dxa"/>
            <w:tcBorders>
              <w:top w:val="single" w:sz="6" w:space="0" w:color="auto"/>
              <w:bottom w:val="single" w:sz="6" w:space="0" w:color="auto"/>
              <w:right w:val="single" w:sz="6" w:space="0" w:color="auto"/>
            </w:tcBorders>
          </w:tcPr>
          <w:p w14:paraId="22088F9C"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D7A1C6D"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10A169C0"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B62B0A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718440500"/>
            <w:placeholder>
              <w:docPart w:val="4DF530A3F2124BE8B1C1D3B17D43279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42008EE"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E02E909" w14:textId="77777777" w:rsidTr="00C171BD">
        <w:trPr>
          <w:trHeight w:val="655"/>
        </w:trPr>
        <w:tc>
          <w:tcPr>
            <w:tcW w:w="817" w:type="dxa"/>
            <w:tcBorders>
              <w:top w:val="single" w:sz="6" w:space="0" w:color="auto"/>
              <w:bottom w:val="single" w:sz="6" w:space="0" w:color="auto"/>
              <w:right w:val="single" w:sz="6" w:space="0" w:color="auto"/>
            </w:tcBorders>
          </w:tcPr>
          <w:p w14:paraId="37DAB49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5C4FC6D2"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B8B53AE"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B1641E8"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309095195"/>
            <w:placeholder>
              <w:docPart w:val="FD34CA28B4504682B1D3E89716A4CBCA"/>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FEB3953"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C826D4C" w14:textId="77777777" w:rsidTr="00C171BD">
        <w:trPr>
          <w:trHeight w:val="655"/>
        </w:trPr>
        <w:tc>
          <w:tcPr>
            <w:tcW w:w="817" w:type="dxa"/>
            <w:tcBorders>
              <w:top w:val="single" w:sz="6" w:space="0" w:color="auto"/>
              <w:bottom w:val="single" w:sz="6" w:space="0" w:color="auto"/>
              <w:right w:val="single" w:sz="6" w:space="0" w:color="auto"/>
            </w:tcBorders>
          </w:tcPr>
          <w:p w14:paraId="60B2EDD6"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B5B165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0074DB2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E082EF4"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644231711"/>
            <w:placeholder>
              <w:docPart w:val="4292A8E56F52484BBB107FDDD814C3B5"/>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AFDFA9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5C5D67DD" w14:textId="77777777" w:rsidTr="00C171BD">
        <w:trPr>
          <w:trHeight w:val="655"/>
        </w:trPr>
        <w:tc>
          <w:tcPr>
            <w:tcW w:w="817" w:type="dxa"/>
            <w:tcBorders>
              <w:top w:val="single" w:sz="6" w:space="0" w:color="auto"/>
              <w:bottom w:val="single" w:sz="6" w:space="0" w:color="auto"/>
              <w:right w:val="single" w:sz="6" w:space="0" w:color="auto"/>
            </w:tcBorders>
          </w:tcPr>
          <w:p w14:paraId="72A7CBE1"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A457DB0"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6F381A8"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6C1F721"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676349584"/>
            <w:placeholder>
              <w:docPart w:val="C198E648DF0248DB8B9D7A40408567A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5A327272"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508EDB6" w14:textId="77777777" w:rsidTr="00C171BD">
        <w:trPr>
          <w:trHeight w:val="655"/>
        </w:trPr>
        <w:tc>
          <w:tcPr>
            <w:tcW w:w="817" w:type="dxa"/>
            <w:tcBorders>
              <w:top w:val="single" w:sz="6" w:space="0" w:color="auto"/>
              <w:bottom w:val="single" w:sz="6" w:space="0" w:color="auto"/>
              <w:right w:val="single" w:sz="6" w:space="0" w:color="auto"/>
            </w:tcBorders>
          </w:tcPr>
          <w:p w14:paraId="06666B12"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2226469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16ED969"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49760B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59174253"/>
            <w:placeholder>
              <w:docPart w:val="19E4029081354E889C4CDF8CA23D2B5E"/>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E6648F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495BDA2D" w14:textId="77777777" w:rsidTr="00C171BD">
        <w:trPr>
          <w:trHeight w:val="655"/>
        </w:trPr>
        <w:tc>
          <w:tcPr>
            <w:tcW w:w="817" w:type="dxa"/>
            <w:tcBorders>
              <w:top w:val="single" w:sz="6" w:space="0" w:color="auto"/>
              <w:bottom w:val="single" w:sz="6" w:space="0" w:color="auto"/>
              <w:right w:val="single" w:sz="6" w:space="0" w:color="auto"/>
            </w:tcBorders>
          </w:tcPr>
          <w:p w14:paraId="729446BE"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3D6AC8F5"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4AC221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1AA3AF7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030870384"/>
            <w:placeholder>
              <w:docPart w:val="23110E4F06094493BEA626A32C9E2BC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148EE7B5"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7C81EF82" w14:textId="77777777" w:rsidTr="00C171BD">
        <w:trPr>
          <w:trHeight w:val="655"/>
        </w:trPr>
        <w:tc>
          <w:tcPr>
            <w:tcW w:w="817" w:type="dxa"/>
            <w:tcBorders>
              <w:top w:val="single" w:sz="6" w:space="0" w:color="auto"/>
              <w:bottom w:val="single" w:sz="6" w:space="0" w:color="auto"/>
              <w:right w:val="single" w:sz="6" w:space="0" w:color="auto"/>
            </w:tcBorders>
          </w:tcPr>
          <w:p w14:paraId="63CDDEDD"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BEBC16A"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E67E662"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2FE2695"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513675424"/>
            <w:placeholder>
              <w:docPart w:val="AC923AC11C61450492C2E9C28BFB1B7F"/>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6B1AC199"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B78414D" w14:textId="77777777" w:rsidTr="00C171BD">
        <w:trPr>
          <w:trHeight w:val="655"/>
        </w:trPr>
        <w:tc>
          <w:tcPr>
            <w:tcW w:w="817" w:type="dxa"/>
            <w:tcBorders>
              <w:top w:val="single" w:sz="6" w:space="0" w:color="auto"/>
              <w:bottom w:val="single" w:sz="6" w:space="0" w:color="auto"/>
              <w:right w:val="single" w:sz="6" w:space="0" w:color="auto"/>
            </w:tcBorders>
          </w:tcPr>
          <w:p w14:paraId="1FCE58C5"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A3051DC"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3AC14C06"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248E599F"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424308137"/>
            <w:placeholder>
              <w:docPart w:val="9653AF28800A4409BC8CF055E9E45E22"/>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41101A1"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9A3723E" w14:textId="77777777" w:rsidTr="00C171BD">
        <w:trPr>
          <w:trHeight w:val="655"/>
        </w:trPr>
        <w:tc>
          <w:tcPr>
            <w:tcW w:w="817" w:type="dxa"/>
            <w:tcBorders>
              <w:top w:val="single" w:sz="6" w:space="0" w:color="auto"/>
              <w:bottom w:val="single" w:sz="6" w:space="0" w:color="auto"/>
              <w:right w:val="single" w:sz="6" w:space="0" w:color="auto"/>
            </w:tcBorders>
          </w:tcPr>
          <w:p w14:paraId="6F6DE935"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669885F8"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045874B5"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081EFA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837109032"/>
            <w:placeholder>
              <w:docPart w:val="7D2E1D820C2346DD858E3D1C6BF11A41"/>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23D4112B"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343D5EF3" w14:textId="77777777" w:rsidTr="00C171BD">
        <w:trPr>
          <w:trHeight w:val="655"/>
        </w:trPr>
        <w:tc>
          <w:tcPr>
            <w:tcW w:w="817" w:type="dxa"/>
            <w:tcBorders>
              <w:top w:val="single" w:sz="6" w:space="0" w:color="auto"/>
              <w:bottom w:val="single" w:sz="6" w:space="0" w:color="auto"/>
              <w:right w:val="single" w:sz="6" w:space="0" w:color="auto"/>
            </w:tcBorders>
          </w:tcPr>
          <w:p w14:paraId="2E628346"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1452EA9A"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4BFEC513"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07DB4D69"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2126971485"/>
            <w:placeholder>
              <w:docPart w:val="651DCE179FBC45908C56C59802C41E69"/>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03357104"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28DBA111" w14:textId="77777777" w:rsidTr="00C171BD">
        <w:trPr>
          <w:trHeight w:val="655"/>
        </w:trPr>
        <w:tc>
          <w:tcPr>
            <w:tcW w:w="817" w:type="dxa"/>
            <w:tcBorders>
              <w:top w:val="single" w:sz="6" w:space="0" w:color="auto"/>
              <w:bottom w:val="single" w:sz="6" w:space="0" w:color="auto"/>
              <w:right w:val="single" w:sz="6" w:space="0" w:color="auto"/>
            </w:tcBorders>
          </w:tcPr>
          <w:p w14:paraId="31706879"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4064AC6B"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71376321"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74E2D628"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004510450"/>
            <w:placeholder>
              <w:docPart w:val="A91798C1FE2E435384D6FAA36A5EB348"/>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D3EAF66"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008230AD" w14:textId="77777777" w:rsidTr="00C171BD">
        <w:trPr>
          <w:trHeight w:val="655"/>
        </w:trPr>
        <w:tc>
          <w:tcPr>
            <w:tcW w:w="817" w:type="dxa"/>
            <w:tcBorders>
              <w:top w:val="single" w:sz="6" w:space="0" w:color="auto"/>
              <w:bottom w:val="single" w:sz="6" w:space="0" w:color="auto"/>
              <w:right w:val="single" w:sz="6" w:space="0" w:color="auto"/>
            </w:tcBorders>
          </w:tcPr>
          <w:p w14:paraId="0CBEC7D2"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E047113"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B7298B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56591113"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999041324"/>
            <w:placeholder>
              <w:docPart w:val="DC8EF9EB91F54B27A10681BF40F94976"/>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31F0DE05"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r w:rsidR="00C171BD" w:rsidRPr="00C42870" w14:paraId="109927D3" w14:textId="77777777" w:rsidTr="00C171BD">
        <w:trPr>
          <w:trHeight w:val="655"/>
        </w:trPr>
        <w:tc>
          <w:tcPr>
            <w:tcW w:w="817" w:type="dxa"/>
            <w:tcBorders>
              <w:top w:val="single" w:sz="6" w:space="0" w:color="auto"/>
              <w:bottom w:val="single" w:sz="6" w:space="0" w:color="auto"/>
              <w:right w:val="single" w:sz="6" w:space="0" w:color="auto"/>
            </w:tcBorders>
          </w:tcPr>
          <w:p w14:paraId="1D91FB92" w14:textId="77777777" w:rsidR="00C171BD" w:rsidRPr="00C42870" w:rsidRDefault="00C171BD" w:rsidP="002E4C9A">
            <w:pPr>
              <w:spacing w:beforeLines="60" w:before="144" w:afterLines="60" w:after="144"/>
              <w:jc w:val="center"/>
              <w:rPr>
                <w:rFonts w:ascii="Arial" w:hAnsi="Arial" w:cs="Arial"/>
                <w:sz w:val="20"/>
              </w:rPr>
            </w:pPr>
          </w:p>
        </w:tc>
        <w:tc>
          <w:tcPr>
            <w:tcW w:w="992" w:type="dxa"/>
            <w:tcBorders>
              <w:top w:val="single" w:sz="6" w:space="0" w:color="auto"/>
              <w:bottom w:val="single" w:sz="6" w:space="0" w:color="auto"/>
              <w:right w:val="single" w:sz="6" w:space="0" w:color="auto"/>
            </w:tcBorders>
          </w:tcPr>
          <w:p w14:paraId="046CD5A7" w14:textId="77777777" w:rsidR="00C171BD" w:rsidRPr="00C42870" w:rsidRDefault="00C171BD" w:rsidP="002E4C9A">
            <w:pPr>
              <w:spacing w:beforeLines="60" w:before="144" w:afterLines="60" w:after="144"/>
              <w:jc w:val="center"/>
              <w:rPr>
                <w:rFonts w:ascii="Arial" w:hAnsi="Arial" w:cs="Arial"/>
                <w:sz w:val="20"/>
              </w:rPr>
            </w:pPr>
          </w:p>
        </w:tc>
        <w:tc>
          <w:tcPr>
            <w:tcW w:w="993" w:type="dxa"/>
            <w:tcBorders>
              <w:top w:val="single" w:sz="6" w:space="0" w:color="auto"/>
              <w:left w:val="single" w:sz="6" w:space="0" w:color="auto"/>
              <w:bottom w:val="single" w:sz="6" w:space="0" w:color="auto"/>
              <w:right w:val="single" w:sz="6" w:space="0" w:color="auto"/>
            </w:tcBorders>
          </w:tcPr>
          <w:p w14:paraId="5E4D1CD4" w14:textId="77777777" w:rsidR="00C171BD" w:rsidRPr="00C42870" w:rsidRDefault="00C171BD" w:rsidP="002E4C9A">
            <w:pPr>
              <w:spacing w:beforeLines="60" w:before="144" w:afterLines="60" w:after="144"/>
              <w:jc w:val="center"/>
              <w:rPr>
                <w:rFonts w:ascii="Arial" w:hAnsi="Arial" w:cs="Arial"/>
                <w:sz w:val="20"/>
              </w:rPr>
            </w:pPr>
          </w:p>
        </w:tc>
        <w:tc>
          <w:tcPr>
            <w:tcW w:w="9672" w:type="dxa"/>
            <w:tcBorders>
              <w:top w:val="single" w:sz="6" w:space="0" w:color="auto"/>
              <w:left w:val="single" w:sz="6" w:space="0" w:color="auto"/>
              <w:bottom w:val="single" w:sz="6" w:space="0" w:color="auto"/>
            </w:tcBorders>
          </w:tcPr>
          <w:p w14:paraId="4F57D934" w14:textId="77777777" w:rsidR="00C171BD" w:rsidRPr="00C42870" w:rsidRDefault="00C171BD" w:rsidP="002E4C9A">
            <w:pPr>
              <w:spacing w:beforeLines="60" w:before="144" w:afterLines="60" w:after="144"/>
              <w:rPr>
                <w:rFonts w:ascii="Arial" w:hAnsi="Arial" w:cs="Arial"/>
                <w:sz w:val="20"/>
              </w:rPr>
            </w:pPr>
          </w:p>
        </w:tc>
        <w:sdt>
          <w:sdtPr>
            <w:rPr>
              <w:rFonts w:ascii="Arial" w:hAnsi="Arial" w:cs="Arial"/>
              <w:sz w:val="20"/>
            </w:rPr>
            <w:alias w:val="Request"/>
            <w:tag w:val="Request"/>
            <w:id w:val="-1780492080"/>
            <w:placeholder>
              <w:docPart w:val="ECF23D7FD823479C80BDF866B2535ADD"/>
            </w:placeholder>
            <w:showingPlcHdr/>
            <w:dropDownList>
              <w:listItem w:displayText="A" w:value="Addition"/>
              <w:listItem w:displayText="D" w:value="Deletion"/>
              <w:listItem w:displayText="M" w:value="Modification"/>
            </w:dropDownList>
          </w:sdtPr>
          <w:sdtEndPr/>
          <w:sdtContent>
            <w:tc>
              <w:tcPr>
                <w:tcW w:w="1276" w:type="dxa"/>
                <w:tcBorders>
                  <w:top w:val="single" w:sz="6" w:space="0" w:color="auto"/>
                  <w:left w:val="single" w:sz="6" w:space="0" w:color="auto"/>
                  <w:bottom w:val="single" w:sz="6" w:space="0" w:color="auto"/>
                </w:tcBorders>
              </w:tcPr>
              <w:p w14:paraId="78347C80" w14:textId="77777777" w:rsidR="00C171BD" w:rsidRPr="00C42870" w:rsidRDefault="00C171BD" w:rsidP="002E4C9A">
                <w:pPr>
                  <w:tabs>
                    <w:tab w:val="left" w:pos="5420"/>
                  </w:tabs>
                  <w:spacing w:beforeLines="60" w:before="144" w:afterLines="60" w:after="144"/>
                  <w:jc w:val="center"/>
                  <w:rPr>
                    <w:rFonts w:ascii="Arial" w:hAnsi="Arial" w:cs="Arial"/>
                    <w:sz w:val="20"/>
                  </w:rPr>
                </w:pPr>
                <w:r w:rsidRPr="00C42870">
                  <w:rPr>
                    <w:rStyle w:val="PlaceholderText"/>
                    <w:rFonts w:ascii="Arial" w:hAnsi="Arial" w:cs="Arial"/>
                    <w:color w:val="808080" w:themeColor="background1" w:themeShade="80"/>
                  </w:rPr>
                  <w:t>Select</w:t>
                </w:r>
              </w:p>
            </w:tc>
          </w:sdtContent>
        </w:sdt>
      </w:tr>
    </w:tbl>
    <w:p w14:paraId="5E997DBA" w14:textId="77777777" w:rsidR="00CE3931" w:rsidRPr="00C42870" w:rsidRDefault="00CE3931" w:rsidP="00CE3931">
      <w:pPr>
        <w:pStyle w:val="BodyText"/>
        <w:rPr>
          <w:rFonts w:ascii="Arial" w:hAnsi="Arial" w:cs="Arial"/>
          <w:sz w:val="20"/>
          <w:lang w:eastAsia="fr-BE"/>
        </w:rPr>
      </w:pPr>
    </w:p>
    <w:sectPr w:rsidR="00CE3931" w:rsidRPr="00C42870" w:rsidSect="008943CC">
      <w:headerReference w:type="first" r:id="rId16"/>
      <w:pgSz w:w="16838" w:h="11906" w:orient="landscape" w:code="9"/>
      <w:pgMar w:top="1134" w:right="1134" w:bottom="1134" w:left="1134" w:header="567" w:footer="72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9682D0" w16cex:dateUtc="2025-12-03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7D0D13" w16cid:durableId="689682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294F7" w14:textId="77777777" w:rsidR="005E6697" w:rsidRDefault="005E6697">
      <w:r>
        <w:separator/>
      </w:r>
    </w:p>
    <w:p w14:paraId="5349CE73" w14:textId="77777777" w:rsidR="005E6697" w:rsidRDefault="005E6697"/>
  </w:endnote>
  <w:endnote w:type="continuationSeparator" w:id="0">
    <w:p w14:paraId="03A2B6C2" w14:textId="77777777" w:rsidR="005E6697" w:rsidRDefault="005E6697">
      <w:r>
        <w:continuationSeparator/>
      </w:r>
    </w:p>
    <w:p w14:paraId="1449F0B1" w14:textId="77777777" w:rsidR="005E6697" w:rsidRDefault="005E6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ptos">
    <w:altName w:val="Tahoma"/>
    <w:charset w:val="00"/>
    <w:family w:val="swiss"/>
    <w:pitch w:val="variable"/>
    <w:sig w:usb0="20000287" w:usb1="00000003" w:usb2="00000000" w:usb3="00000000" w:csb0="0000019F" w:csb1="00000000"/>
  </w:font>
  <w:font w:name="Frutiger 45 Light">
    <w:altName w:val="Cambria"/>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8FC2E" w14:textId="0F1FBDAE" w:rsidR="008A19AB" w:rsidRDefault="0008466A">
    <w:pPr>
      <w:pStyle w:val="Footer"/>
      <w:framePr w:wrap="around" w:vAnchor="text" w:hAnchor="margin" w:xAlign="right" w:y="1"/>
      <w:rPr>
        <w:rStyle w:val="PageNumber"/>
      </w:rPr>
    </w:pPr>
    <w:r>
      <w:rPr>
        <w:noProof/>
      </w:rPr>
      <mc:AlternateContent>
        <mc:Choice Requires="wps">
          <w:drawing>
            <wp:anchor distT="0" distB="0" distL="0" distR="0" simplePos="0" relativeHeight="251677184" behindDoc="0" locked="0" layoutInCell="1" allowOverlap="1" wp14:anchorId="4FBC7B9A" wp14:editId="7FC2CF2E">
              <wp:simplePos x="635" y="635"/>
              <wp:positionH relativeFrom="page">
                <wp:align>center</wp:align>
              </wp:positionH>
              <wp:positionV relativeFrom="page">
                <wp:align>bottom</wp:align>
              </wp:positionV>
              <wp:extent cx="20955" cy="314325"/>
              <wp:effectExtent l="0" t="0" r="17145" b="0"/>
              <wp:wrapNone/>
              <wp:docPr id="246290577" name="Casella di testo 6" descr=" ">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0955" cy="314325"/>
                      </a:xfrm>
                      <a:prstGeom prst="rect">
                        <a:avLst/>
                      </a:prstGeom>
                      <a:noFill/>
                      <a:ln>
                        <a:noFill/>
                      </a:ln>
                    </wps:spPr>
                    <wps:txbx>
                      <w:txbxContent>
                        <w:p w14:paraId="7692BA46" w14:textId="7601110D"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BC7B9A" id="_x0000_t202" coordsize="21600,21600" o:spt="202" path="m,l,21600r21600,l21600,xe">
              <v:stroke joinstyle="miter"/>
              <v:path gradientshapeok="t" o:connecttype="rect"/>
            </v:shapetype>
            <v:shape id="Casella di testo 6" o:spid="_x0000_s1027" type="#_x0000_t202" alt=" " style="position:absolute;left:0;text-align:left;margin-left:0;margin-top:0;width:1.65pt;height:24.75pt;z-index:2516771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" filled="f" stroked="f">
              <v:textbox style="mso-fit-shape-to-text:t" inset="0,0,0,15pt">
                <w:txbxContent>
                  <w:p w14:paraId="7692BA46" w14:textId="7601110D"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v:textbox>
              <w10:wrap anchorx="page" anchory="page"/>
            </v:shape>
          </w:pict>
        </mc:Fallback>
      </mc:AlternateContent>
    </w:r>
    <w:r w:rsidR="008A19AB">
      <w:rPr>
        <w:rStyle w:val="PageNumber"/>
      </w:rPr>
      <w:fldChar w:fldCharType="begin"/>
    </w:r>
    <w:r w:rsidR="008A19AB">
      <w:rPr>
        <w:rStyle w:val="PageNumber"/>
      </w:rPr>
      <w:instrText xml:space="preserve">PAGE  </w:instrText>
    </w:r>
    <w:r w:rsidR="008A19AB">
      <w:rPr>
        <w:rStyle w:val="PageNumber"/>
      </w:rPr>
      <w:fldChar w:fldCharType="separate"/>
    </w:r>
    <w:r w:rsidR="00F66D5E">
      <w:rPr>
        <w:rStyle w:val="PageNumber"/>
        <w:noProof/>
      </w:rPr>
      <w:t>10</w:t>
    </w:r>
    <w:r w:rsidR="008A19AB">
      <w:rPr>
        <w:rStyle w:val="PageNumber"/>
      </w:rPr>
      <w:fldChar w:fldCharType="end"/>
    </w:r>
  </w:p>
  <w:p w14:paraId="41EF48C0" w14:textId="77777777" w:rsidR="008A19AB" w:rsidRDefault="008A19AB">
    <w:pPr>
      <w:pStyle w:val="Footer"/>
      <w:ind w:right="360"/>
    </w:pPr>
  </w:p>
  <w:p w14:paraId="13C6D800" w14:textId="77777777" w:rsidR="008A19AB" w:rsidRDefault="008A19AB"/>
  <w:p w14:paraId="4E594134" w14:textId="77777777" w:rsidR="008A19AB" w:rsidRDefault="008A19A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E8DB4" w14:textId="77777777" w:rsidR="0008466A" w:rsidRDefault="0008466A" w:rsidP="00F66D5E">
    <w:pPr>
      <w:pStyle w:val="Footer"/>
      <w:jc w:val="center"/>
      <w:rPr>
        <w:color w:val="000099"/>
        <w:sz w:val="4"/>
      </w:rPr>
    </w:pPr>
    <w:r>
      <w:rPr>
        <w:noProof/>
        <w:color w:val="000099"/>
        <w:sz w:val="4"/>
      </w:rPr>
      <mc:AlternateContent>
        <mc:Choice Requires="wps">
          <w:drawing>
            <wp:anchor distT="0" distB="0" distL="0" distR="0" simplePos="0" relativeHeight="251678208" behindDoc="0" locked="0" layoutInCell="1" allowOverlap="1" wp14:anchorId="0A808C26" wp14:editId="4B6865BF">
              <wp:simplePos x="723900" y="9963150"/>
              <wp:positionH relativeFrom="page">
                <wp:align>center</wp:align>
              </wp:positionH>
              <wp:positionV relativeFrom="page">
                <wp:align>bottom</wp:align>
              </wp:positionV>
              <wp:extent cx="20955" cy="314325"/>
              <wp:effectExtent l="0" t="0" r="17145" b="0"/>
              <wp:wrapNone/>
              <wp:docPr id="1032553199" name="Casella di testo 7" descr=" ">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0955" cy="314325"/>
                      </a:xfrm>
                      <a:prstGeom prst="rect">
                        <a:avLst/>
                      </a:prstGeom>
                      <a:noFill/>
                      <a:ln>
                        <a:noFill/>
                      </a:ln>
                    </wps:spPr>
                    <wps:txbx>
                      <w:txbxContent>
                        <w:p w14:paraId="12DB5CCA" w14:textId="04835F51"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808C26" id="_x0000_t202" coordsize="21600,21600" o:spt="202" path="m,l,21600r21600,l21600,xe">
              <v:stroke joinstyle="miter"/>
              <v:path gradientshapeok="t" o:connecttype="rect"/>
            </v:shapetype>
            <v:shape id="Casella di testo 7" o:spid="_x0000_s1028" type="#_x0000_t202" alt=" " style="position:absolute;left:0;text-align:left;margin-left:0;margin-top:0;width:1.65pt;height:24.75pt;z-index:2516782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" filled="f" stroked="f">
              <v:textbox style="mso-fit-shape-to-text:t" inset="0,0,0,15pt">
                <w:txbxContent>
                  <w:p w14:paraId="12DB5CCA" w14:textId="04835F51"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v:textbox>
              <w10:wrap anchorx="page" anchory="page"/>
            </v:shape>
          </w:pict>
        </mc:Fallback>
      </mc:AlternateContent>
    </w:r>
  </w:p>
  <w:sdt>
    <w:sdtPr>
      <w:rPr>
        <w:color w:val="000099"/>
        <w:sz w:val="4"/>
      </w:rPr>
      <w:id w:val="2121728653"/>
      <w:docPartObj>
        <w:docPartGallery w:val="Page Numbers (Bottom of Page)"/>
        <w:docPartUnique/>
      </w:docPartObj>
    </w:sdtPr>
    <w:sdtEndPr>
      <w:rPr>
        <w:rFonts w:asciiTheme="minorHAnsi" w:hAnsiTheme="minorHAnsi"/>
        <w:sz w:val="20"/>
        <w:lang w:val="nb-NO"/>
      </w:rPr>
    </w:sdtEndPr>
    <w:sdtContent>
      <w:p w14:paraId="6CBAB5F4" w14:textId="345CC954" w:rsidR="00F66D5E" w:rsidRDefault="00F66D5E" w:rsidP="00F66D5E">
        <w:pPr>
          <w:pStyle w:val="Footer"/>
          <w:jc w:val="center"/>
          <w:rPr>
            <w:rFonts w:cs="Calibri"/>
            <w:noProof/>
            <w:color w:val="1D3451"/>
            <w:sz w:val="18"/>
            <w:szCs w:val="18"/>
          </w:rPr>
        </w:pPr>
        <w:r w:rsidRPr="00C472A4">
          <w:rPr>
            <w:rFonts w:cs="Calibri"/>
            <w:color w:val="1D3451"/>
            <w:sz w:val="18"/>
            <w:szCs w:val="18"/>
          </w:rPr>
          <w:fldChar w:fldCharType="begin"/>
        </w:r>
        <w:r w:rsidRPr="00C472A4">
          <w:rPr>
            <w:rFonts w:cs="Calibri"/>
            <w:color w:val="1D3451"/>
            <w:sz w:val="18"/>
            <w:szCs w:val="18"/>
          </w:rPr>
          <w:instrText xml:space="preserve"> PAGE   \* MERGEFORMAT </w:instrText>
        </w:r>
        <w:r w:rsidRPr="00C472A4">
          <w:rPr>
            <w:rFonts w:cs="Calibri"/>
            <w:color w:val="1D3451"/>
            <w:sz w:val="18"/>
            <w:szCs w:val="18"/>
          </w:rPr>
          <w:fldChar w:fldCharType="separate"/>
        </w:r>
        <w:r w:rsidR="00655C08">
          <w:rPr>
            <w:rFonts w:cs="Calibri"/>
            <w:noProof/>
            <w:color w:val="1D3451"/>
            <w:sz w:val="18"/>
            <w:szCs w:val="18"/>
          </w:rPr>
          <w:t>10</w:t>
        </w:r>
        <w:r w:rsidRPr="00C472A4">
          <w:rPr>
            <w:rFonts w:cs="Calibri"/>
            <w:noProof/>
            <w:color w:val="1D3451"/>
            <w:sz w:val="18"/>
            <w:szCs w:val="18"/>
          </w:rPr>
          <w:fldChar w:fldCharType="end"/>
        </w:r>
      </w:p>
      <w:p w14:paraId="51E33FC9" w14:textId="77777777" w:rsidR="00F66D5E" w:rsidRPr="00C472A4" w:rsidRDefault="00F66D5E" w:rsidP="00F66D5E">
        <w:pPr>
          <w:pStyle w:val="Footer"/>
          <w:jc w:val="center"/>
          <w:rPr>
            <w:rFonts w:cs="Calibri"/>
            <w:noProof/>
            <w:color w:val="1D3451"/>
            <w:sz w:val="18"/>
            <w:szCs w:val="18"/>
          </w:rPr>
        </w:pPr>
      </w:p>
      <w:p w14:paraId="1612DC76" w14:textId="77777777" w:rsidR="00F66D5E" w:rsidRPr="00F66D5E" w:rsidRDefault="00F66D5E" w:rsidP="00F66D5E">
        <w:pPr>
          <w:pStyle w:val="Footer"/>
          <w:jc w:val="center"/>
          <w:rPr>
            <w:rFonts w:cs="Calibri"/>
            <w:color w:val="1D3451"/>
            <w:sz w:val="18"/>
            <w:szCs w:val="18"/>
          </w:rPr>
        </w:pPr>
        <w:r w:rsidRPr="00F66D5E">
          <w:rPr>
            <w:rFonts w:cs="Calibri"/>
            <w:b/>
            <w:color w:val="1D3451"/>
            <w:sz w:val="18"/>
            <w:szCs w:val="18"/>
          </w:rPr>
          <w:t>European Payments Stakeholders Group AISBL</w:t>
        </w:r>
        <w:r w:rsidRPr="00F66D5E">
          <w:rPr>
            <w:rFonts w:cs="Calibri"/>
            <w:color w:val="1D3451"/>
            <w:sz w:val="18"/>
            <w:szCs w:val="18"/>
          </w:rPr>
          <w:t xml:space="preserve"> </w:t>
        </w:r>
      </w:p>
      <w:p w14:paraId="6CA0578F" w14:textId="77777777" w:rsidR="008A19AB" w:rsidRPr="00F66D5E" w:rsidRDefault="00F66D5E" w:rsidP="00F66D5E">
        <w:pPr>
          <w:pStyle w:val="Footer"/>
          <w:jc w:val="center"/>
          <w:rPr>
            <w:rFonts w:cs="Calibri"/>
            <w:color w:val="1D3451"/>
            <w:sz w:val="18"/>
            <w:szCs w:val="18"/>
          </w:rPr>
        </w:pPr>
        <w:r w:rsidRPr="00F66D5E">
          <w:rPr>
            <w:rFonts w:cs="Calibri"/>
            <w:color w:val="1D3451"/>
            <w:sz w:val="18"/>
            <w:szCs w:val="18"/>
          </w:rPr>
          <w:t>Enterprise N° 656.829.362  |  Rue Abbé Cuypers 3 - 1040 Brussels  |  Tel: +39 331 63</w:t>
        </w:r>
        <w:r>
          <w:rPr>
            <w:rFonts w:cs="Calibri"/>
            <w:color w:val="1D3451"/>
            <w:sz w:val="18"/>
            <w:szCs w:val="18"/>
          </w:rPr>
          <w:t xml:space="preserve">19145  |  secretariat@e-psg.eu </w:t>
        </w:r>
        <w:r w:rsidR="008A19AB" w:rsidRPr="008B2DAD">
          <w:rPr>
            <w:rFonts w:asciiTheme="minorHAnsi" w:hAnsiTheme="minorHAnsi"/>
            <w:color w:val="000099"/>
            <w:sz w:val="20"/>
            <w:lang w:val="pt-PT"/>
          </w:rPr>
          <w:fldChar w:fldCharType="begin"/>
        </w:r>
        <w:r w:rsidR="008A19AB" w:rsidRPr="008B2DAD">
          <w:rPr>
            <w:rFonts w:asciiTheme="minorHAnsi" w:hAnsiTheme="minorHAnsi"/>
            <w:color w:val="000099"/>
            <w:sz w:val="20"/>
            <w:lang w:val="pt-PT"/>
          </w:rPr>
          <w:instrText xml:space="preserve"> FILENAME  \* Caps  \* MERGEFORMAT </w:instrText>
        </w:r>
        <w:r w:rsidR="008A19AB" w:rsidRPr="008B2DAD">
          <w:rPr>
            <w:rFonts w:asciiTheme="minorHAnsi" w:hAnsiTheme="minorHAnsi"/>
            <w:color w:val="000099"/>
            <w:sz w:val="20"/>
            <w:lang w:val="pt-P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1756B" w14:textId="13E4A40A" w:rsidR="008A19AB" w:rsidRDefault="0008466A" w:rsidP="00F66D5E">
    <w:pPr>
      <w:pStyle w:val="Footer"/>
      <w:jc w:val="center"/>
      <w:rPr>
        <w:rFonts w:cs="Calibri"/>
        <w:noProof/>
        <w:color w:val="1D3451"/>
        <w:sz w:val="18"/>
        <w:szCs w:val="18"/>
      </w:rPr>
    </w:pPr>
    <w:r>
      <w:rPr>
        <w:rFonts w:cs="Calibri"/>
        <w:noProof/>
        <w:color w:val="1D3451"/>
        <w:sz w:val="18"/>
        <w:szCs w:val="18"/>
      </w:rPr>
      <mc:AlternateContent>
        <mc:Choice Requires="wps">
          <w:drawing>
            <wp:anchor distT="0" distB="0" distL="0" distR="0" simplePos="0" relativeHeight="251676160" behindDoc="0" locked="0" layoutInCell="1" allowOverlap="1" wp14:anchorId="69B30C11" wp14:editId="7C4A9EFB">
              <wp:simplePos x="720725" y="6545580"/>
              <wp:positionH relativeFrom="page">
                <wp:align>center</wp:align>
              </wp:positionH>
              <wp:positionV relativeFrom="page">
                <wp:align>bottom</wp:align>
              </wp:positionV>
              <wp:extent cx="20955" cy="314325"/>
              <wp:effectExtent l="0" t="0" r="17145" b="0"/>
              <wp:wrapNone/>
              <wp:docPr id="362277836" name="Casella di testo 5" descr=" ">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20955" cy="314325"/>
                      </a:xfrm>
                      <a:prstGeom prst="rect">
                        <a:avLst/>
                      </a:prstGeom>
                      <a:noFill/>
                      <a:ln>
                        <a:noFill/>
                      </a:ln>
                    </wps:spPr>
                    <wps:txbx>
                      <w:txbxContent>
                        <w:p w14:paraId="2274014C" w14:textId="576283E5"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B30C11" id="_x0000_t202" coordsize="21600,21600" o:spt="202" path="m,l,21600r21600,l21600,xe">
              <v:stroke joinstyle="miter"/>
              <v:path gradientshapeok="t" o:connecttype="rect"/>
            </v:shapetype>
            <v:shape id="Casella di testo 5" o:spid="_x0000_s1030" type="#_x0000_t202" alt=" " style="position:absolute;left:0;text-align:left;margin-left:0;margin-top:0;width:1.65pt;height:24.75pt;z-index:2516761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" filled="f" stroked="f">
              <v:textbox style="mso-fit-shape-to-text:t" inset="0,0,0,15pt">
                <w:txbxContent>
                  <w:p w14:paraId="2274014C" w14:textId="576283E5"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w:t>
                    </w:r>
                  </w:p>
                </w:txbxContent>
              </v:textbox>
              <w10:wrap anchorx="page" anchory="page"/>
            </v:shape>
          </w:pict>
        </mc:Fallback>
      </mc:AlternateContent>
    </w:r>
    <w:r w:rsidR="008A19AB" w:rsidRPr="00C472A4">
      <w:rPr>
        <w:rFonts w:cs="Calibri"/>
        <w:color w:val="1D3451"/>
        <w:sz w:val="18"/>
        <w:szCs w:val="18"/>
      </w:rPr>
      <w:fldChar w:fldCharType="begin"/>
    </w:r>
    <w:r w:rsidR="008A19AB" w:rsidRPr="00C472A4">
      <w:rPr>
        <w:rFonts w:cs="Calibri"/>
        <w:color w:val="1D3451"/>
        <w:sz w:val="18"/>
        <w:szCs w:val="18"/>
      </w:rPr>
      <w:instrText xml:space="preserve"> PAGE   \* MERGEFORMAT </w:instrText>
    </w:r>
    <w:r w:rsidR="008A19AB" w:rsidRPr="00C472A4">
      <w:rPr>
        <w:rFonts w:cs="Calibri"/>
        <w:color w:val="1D3451"/>
        <w:sz w:val="18"/>
        <w:szCs w:val="18"/>
      </w:rPr>
      <w:fldChar w:fldCharType="separate"/>
    </w:r>
    <w:r w:rsidR="005E6697">
      <w:rPr>
        <w:rFonts w:cs="Calibri"/>
        <w:noProof/>
        <w:color w:val="1D3451"/>
        <w:sz w:val="18"/>
        <w:szCs w:val="18"/>
      </w:rPr>
      <w:t>1</w:t>
    </w:r>
    <w:r w:rsidR="008A19AB" w:rsidRPr="00C472A4">
      <w:rPr>
        <w:rFonts w:cs="Calibri"/>
        <w:noProof/>
        <w:color w:val="1D3451"/>
        <w:sz w:val="18"/>
        <w:szCs w:val="18"/>
      </w:rPr>
      <w:fldChar w:fldCharType="end"/>
    </w:r>
  </w:p>
  <w:p w14:paraId="3132460A" w14:textId="77777777" w:rsidR="008A19AB" w:rsidRPr="00C472A4" w:rsidRDefault="008A19AB" w:rsidP="008A19AB">
    <w:pPr>
      <w:pStyle w:val="Footer"/>
      <w:jc w:val="center"/>
      <w:rPr>
        <w:rFonts w:cs="Calibri"/>
        <w:noProof/>
        <w:color w:val="1D3451"/>
        <w:sz w:val="18"/>
        <w:szCs w:val="18"/>
      </w:rPr>
    </w:pPr>
  </w:p>
  <w:p w14:paraId="70B5C200" w14:textId="77777777" w:rsidR="008A19AB" w:rsidRPr="00F66D5E" w:rsidRDefault="008A19AB" w:rsidP="008A19AB">
    <w:pPr>
      <w:pStyle w:val="Footer"/>
      <w:jc w:val="center"/>
      <w:rPr>
        <w:rFonts w:cs="Calibri"/>
        <w:color w:val="1D3451"/>
        <w:sz w:val="18"/>
        <w:szCs w:val="18"/>
      </w:rPr>
    </w:pPr>
    <w:r w:rsidRPr="00F66D5E">
      <w:rPr>
        <w:rFonts w:cs="Calibri"/>
        <w:b/>
        <w:color w:val="1D3451"/>
        <w:sz w:val="18"/>
        <w:szCs w:val="18"/>
      </w:rPr>
      <w:t>European Payments Stakeholders Group AISBL</w:t>
    </w:r>
    <w:r w:rsidRPr="00F66D5E">
      <w:rPr>
        <w:rFonts w:cs="Calibri"/>
        <w:color w:val="1D3451"/>
        <w:sz w:val="18"/>
        <w:szCs w:val="18"/>
      </w:rPr>
      <w:t xml:space="preserve"> </w:t>
    </w:r>
  </w:p>
  <w:p w14:paraId="07E06813" w14:textId="77777777" w:rsidR="008A19AB" w:rsidRPr="00F66D5E" w:rsidRDefault="008A19AB" w:rsidP="008A19AB">
    <w:pPr>
      <w:pStyle w:val="Footer"/>
      <w:jc w:val="center"/>
      <w:rPr>
        <w:rFonts w:cs="Calibri"/>
        <w:color w:val="1D3451"/>
        <w:sz w:val="18"/>
        <w:szCs w:val="18"/>
      </w:rPr>
    </w:pPr>
    <w:r w:rsidRPr="00F66D5E">
      <w:rPr>
        <w:rFonts w:cs="Calibri"/>
        <w:color w:val="1D3451"/>
        <w:sz w:val="18"/>
        <w:szCs w:val="18"/>
      </w:rPr>
      <w:t xml:space="preserve">Enterprise N° 656.829.362  |  Rue Abbé Cuypers 3 - 1040 Brussels  |  Tel: +39 331 6319145  |  secretariat@e-psg.eu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BCE1" w14:textId="77777777" w:rsidR="005E6697" w:rsidRDefault="005E6697">
      <w:r>
        <w:separator/>
      </w:r>
    </w:p>
    <w:p w14:paraId="20F8EE70" w14:textId="77777777" w:rsidR="005E6697" w:rsidRDefault="005E6697"/>
  </w:footnote>
  <w:footnote w:type="continuationSeparator" w:id="0">
    <w:p w14:paraId="161FDB7B" w14:textId="77777777" w:rsidR="005E6697" w:rsidRDefault="005E6697">
      <w:r>
        <w:continuationSeparator/>
      </w:r>
    </w:p>
    <w:p w14:paraId="5F33AD1D" w14:textId="77777777" w:rsidR="005E6697" w:rsidRDefault="005E66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7B2F4" w14:textId="6BB630F3" w:rsidR="008A19AB" w:rsidRDefault="0008466A">
    <w:pPr>
      <w:pStyle w:val="Header"/>
    </w:pPr>
    <w:r>
      <w:rPr>
        <w:noProof/>
      </w:rPr>
      <mc:AlternateContent>
        <mc:Choice Requires="wps">
          <w:drawing>
            <wp:anchor distT="0" distB="0" distL="0" distR="0" simplePos="0" relativeHeight="251673088" behindDoc="0" locked="0" layoutInCell="1" allowOverlap="1" wp14:anchorId="4780C8A6" wp14:editId="531B7574">
              <wp:simplePos x="635" y="635"/>
              <wp:positionH relativeFrom="page">
                <wp:align>center</wp:align>
              </wp:positionH>
              <wp:positionV relativeFrom="page">
                <wp:align>top</wp:align>
              </wp:positionV>
              <wp:extent cx="1581150" cy="314325"/>
              <wp:effectExtent l="0" t="0" r="0" b="9525"/>
              <wp:wrapNone/>
              <wp:docPr id="1626156753" name="Casella di testo 2" descr=" This content is classified as Internal ">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hdr"/>
                  </a:ext>
                </a:extLst>
              </wp:docPr>
              <wp:cNvGraphicFramePr/>
              <a:graphic xmlns:a="http://schemas.openxmlformats.org/drawingml/2006/main">
                <a:graphicData uri="http://schemas.microsoft.com/office/word/2010/wordprocessingShape">
                  <wps:wsp>
                    <wps:cNvSpPr txBox="1"/>
                    <wps:spPr>
                      <a:xfrm>
                        <a:off x="0" y="0"/>
                        <a:ext cx="1581150" cy="314325"/>
                      </a:xfrm>
                      <a:prstGeom prst="rect">
                        <a:avLst/>
                      </a:prstGeom>
                      <a:noFill/>
                      <a:ln>
                        <a:noFill/>
                      </a:ln>
                    </wps:spPr>
                    <wps:txbx>
                      <w:txbxContent>
                        <w:p w14:paraId="1B1671A3" w14:textId="47124093"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This content is classified as Internal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80C8A6" id="_x0000_t202" coordsize="21600,21600" o:spt="202" path="m,l,21600r21600,l21600,xe">
              <v:stroke joinstyle="miter"/>
              <v:path gradientshapeok="t" o:connecttype="rect"/>
            </v:shapetype>
            <v:shape id="Casella di testo 2" o:spid="_x0000_s1026" type="#_x0000_t202" alt=" This content is classified as Internal " style="position:absolute;left:0;text-align:left;margin-left:0;margin-top:0;width:124.5pt;height:24.75pt;z-index:2516730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" filled="f" stroked="f">
              <v:textbox style="mso-fit-shape-to-text:t" inset="0,15pt,0,0">
                <w:txbxContent>
                  <w:p w14:paraId="1B1671A3" w14:textId="47124093" w:rsidR="0008466A" w:rsidRPr="0008466A" w:rsidRDefault="0008466A" w:rsidP="0008466A">
                    <w:pPr>
                      <w:rPr>
                        <w:rFonts w:ascii="Aptos" w:eastAsia="Aptos" w:hAnsi="Aptos" w:cs="Aptos"/>
                        <w:noProof/>
                        <w:color w:val="000000"/>
                        <w:sz w:val="16"/>
                        <w:szCs w:val="16"/>
                      </w:rPr>
                    </w:pPr>
                    <w:r w:rsidRPr="0008466A">
                      <w:rPr>
                        <w:rFonts w:ascii="Aptos" w:eastAsia="Aptos" w:hAnsi="Aptos" w:cs="Aptos"/>
                        <w:noProof/>
                        <w:color w:val="000000"/>
                        <w:sz w:val="16"/>
                        <w:szCs w:val="16"/>
                      </w:rPr>
                      <w:t xml:space="preserve"> This content is classified as Internal </w:t>
                    </w:r>
                  </w:p>
                </w:txbxContent>
              </v:textbox>
              <w10:wrap anchorx="page" anchory="page"/>
            </v:shape>
          </w:pict>
        </mc:Fallback>
      </mc:AlternateContent>
    </w:r>
  </w:p>
  <w:p w14:paraId="29A8FC6E" w14:textId="77777777" w:rsidR="008A19AB" w:rsidRDefault="008A19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EA98C" w14:textId="4A1E4315" w:rsidR="008A19AB" w:rsidRPr="00C171BD" w:rsidRDefault="008A19AB" w:rsidP="00E57F84">
    <w:pPr>
      <w:pStyle w:val="TitleEPC"/>
      <w:ind w:left="4320"/>
      <w:rPr>
        <w:rFonts w:asciiTheme="minorHAnsi" w:hAnsiTheme="minorHAnsi" w:cstheme="minorHAnsi"/>
        <w:color w:val="595959" w:themeColor="text1" w:themeTint="A6"/>
        <w:sz w:val="18"/>
        <w:szCs w:val="18"/>
        <w:lang w:eastAsia="fr-BE"/>
      </w:rPr>
    </w:pPr>
    <w:r w:rsidRPr="00C171BD">
      <w:rPr>
        <w:rFonts w:asciiTheme="minorHAnsi" w:hAnsiTheme="minorHAnsi" w:cstheme="minorHAnsi"/>
        <w:color w:val="595959" w:themeColor="text1" w:themeTint="A6"/>
        <w:sz w:val="24"/>
        <w:szCs w:val="24"/>
        <w:lang w:eastAsia="fr-BE"/>
      </w:rPr>
      <w:t xml:space="preserve"> </w:t>
    </w:r>
  </w:p>
  <w:p w14:paraId="412B28EA" w14:textId="06004AC8" w:rsidR="008A19AB" w:rsidRDefault="00C472A4" w:rsidP="00C171BD">
    <w:pPr>
      <w:pStyle w:val="TitleEPC"/>
      <w:rPr>
        <w:rFonts w:ascii="Arial" w:hAnsi="Arial" w:cs="Arial"/>
        <w:color w:val="000066"/>
        <w:sz w:val="24"/>
        <w:szCs w:val="24"/>
        <w:lang w:eastAsia="fr-BE"/>
      </w:rPr>
    </w:pPr>
    <w:r w:rsidRPr="0072470B">
      <w:rPr>
        <w:rFonts w:ascii="Arial" w:hAnsi="Arial" w:cs="Arial"/>
        <w:noProof/>
        <w:sz w:val="24"/>
        <w:szCs w:val="24"/>
      </w:rPr>
      <w:drawing>
        <wp:anchor distT="0" distB="0" distL="114300" distR="114300" simplePos="0" relativeHeight="251666944" behindDoc="0" locked="0" layoutInCell="1" allowOverlap="1" wp14:anchorId="1DC38654" wp14:editId="7E2B525E">
          <wp:simplePos x="0" y="0"/>
          <wp:positionH relativeFrom="column">
            <wp:posOffset>-130103</wp:posOffset>
          </wp:positionH>
          <wp:positionV relativeFrom="paragraph">
            <wp:posOffset>57817</wp:posOffset>
          </wp:positionV>
          <wp:extent cx="1602191" cy="359417"/>
          <wp:effectExtent l="0" t="0" r="0" b="2540"/>
          <wp:wrapNone/>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Z:\ECSG\Logo\Final\ECSG Logos Colour Purple.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2191" cy="3594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D76AB" w14:textId="77777777" w:rsidR="00FB64CF" w:rsidRPr="0072470B" w:rsidRDefault="00FB64CF" w:rsidP="00C171BD">
    <w:pPr>
      <w:pStyle w:val="TitleEPC"/>
      <w:rPr>
        <w:rFonts w:ascii="Arial" w:hAnsi="Arial" w:cs="Arial"/>
        <w:color w:val="000066"/>
        <w:sz w:val="24"/>
        <w:szCs w:val="24"/>
        <w:lang w:eastAsia="fr-BE"/>
      </w:rPr>
    </w:pPr>
  </w:p>
  <w:p w14:paraId="784E59E8" w14:textId="77777777" w:rsidR="008A19AB" w:rsidRDefault="008A19A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0" w:rightFromText="180" w:vertAnchor="text" w:horzAnchor="margin" w:tblpY="439"/>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8A19AB" w:rsidRPr="00DA3C2C" w14:paraId="467884F7" w14:textId="77777777" w:rsidTr="008A19AB">
      <w:trPr>
        <w:trHeight w:val="1090"/>
      </w:trPr>
      <w:tc>
        <w:tcPr>
          <w:tcW w:w="10065" w:type="dxa"/>
          <w:tcBorders>
            <w:bottom w:val="single" w:sz="4" w:space="0" w:color="4F81BD" w:themeColor="accent1"/>
          </w:tcBorders>
        </w:tcPr>
        <w:p w14:paraId="2105E899" w14:textId="23CF7D33" w:rsidR="008A19AB" w:rsidRPr="00B70D4C" w:rsidRDefault="008A19AB" w:rsidP="00B70D4C">
          <w:pPr>
            <w:rPr>
              <w:rFonts w:cs="Calibri"/>
              <w:color w:val="8CA8D8"/>
              <w:szCs w:val="18"/>
            </w:rPr>
          </w:pPr>
          <w:r w:rsidRPr="00DA3C2C">
            <w:rPr>
              <w:rFonts w:cs="Calibri"/>
              <w:noProof/>
            </w:rPr>
            <w:drawing>
              <wp:anchor distT="0" distB="0" distL="114300" distR="114300" simplePos="0" relativeHeight="251671040" behindDoc="0" locked="0" layoutInCell="1" allowOverlap="1" wp14:anchorId="55AD8386" wp14:editId="6A02D30F">
                <wp:simplePos x="0" y="0"/>
                <wp:positionH relativeFrom="margin">
                  <wp:posOffset>3566878</wp:posOffset>
                </wp:positionH>
                <wp:positionV relativeFrom="paragraph">
                  <wp:posOffset>22418</wp:posOffset>
                </wp:positionV>
                <wp:extent cx="2712720" cy="48514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SG-smal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12720" cy="485140"/>
                        </a:xfrm>
                        <a:prstGeom prst="rect">
                          <a:avLst/>
                        </a:prstGeom>
                      </pic:spPr>
                    </pic:pic>
                  </a:graphicData>
                </a:graphic>
                <wp14:sizeRelH relativeFrom="margin">
                  <wp14:pctWidth>0</wp14:pctWidth>
                </wp14:sizeRelH>
                <wp14:sizeRelV relativeFrom="margin">
                  <wp14:pctHeight>0</wp14:pctHeight>
                </wp14:sizeRelV>
              </wp:anchor>
            </w:drawing>
          </w:r>
          <w:r w:rsidRPr="00DA3C2C">
            <w:rPr>
              <w:rFonts w:cs="Calibri"/>
              <w:color w:val="8CA8D8"/>
              <w:szCs w:val="18"/>
            </w:rPr>
            <w:t>DOCUMENT #:</w:t>
          </w:r>
          <w:r>
            <w:rPr>
              <w:rFonts w:cs="Calibri"/>
              <w:color w:val="8CA8D8"/>
              <w:szCs w:val="18"/>
            </w:rPr>
            <w:t xml:space="preserve"> </w:t>
          </w:r>
          <w:r>
            <w:rPr>
              <w:rFonts w:cs="Calibri"/>
              <w:b/>
              <w:color w:val="44546A"/>
              <w:szCs w:val="18"/>
            </w:rPr>
            <w:t>EPSG113-25</w:t>
          </w:r>
        </w:p>
        <w:p w14:paraId="7AB8EC20" w14:textId="390AAB11" w:rsidR="008A19AB" w:rsidRPr="00B70D4C" w:rsidRDefault="008A19AB" w:rsidP="00B70D4C">
          <w:pPr>
            <w:rPr>
              <w:rFonts w:cs="Calibri"/>
              <w:color w:val="8CA8D8"/>
              <w:szCs w:val="18"/>
            </w:rPr>
          </w:pPr>
          <w:r w:rsidRPr="00DA3C2C">
            <w:rPr>
              <w:rFonts w:cs="Calibri"/>
              <w:color w:val="8CA8D8"/>
              <w:szCs w:val="18"/>
            </w:rPr>
            <w:t>VERSION:</w:t>
          </w:r>
          <w:r>
            <w:rPr>
              <w:rFonts w:cs="Calibri"/>
              <w:color w:val="8CA8D8"/>
              <w:szCs w:val="18"/>
            </w:rPr>
            <w:t xml:space="preserve"> </w:t>
          </w:r>
          <w:r>
            <w:rPr>
              <w:rFonts w:cs="Calibri"/>
              <w:b/>
              <w:color w:val="44546A"/>
              <w:szCs w:val="18"/>
            </w:rPr>
            <w:t>1</w:t>
          </w:r>
          <w:r w:rsidR="00DE42FB">
            <w:rPr>
              <w:rFonts w:cs="Calibri"/>
              <w:b/>
              <w:color w:val="44546A"/>
              <w:szCs w:val="18"/>
            </w:rPr>
            <w:t>.0</w:t>
          </w:r>
          <w:r w:rsidRPr="00DA3C2C">
            <w:rPr>
              <w:rFonts w:cs="Calibri"/>
              <w:b/>
              <w:color w:val="44546A"/>
              <w:szCs w:val="18"/>
            </w:rPr>
            <w:t xml:space="preserve"> (</w:t>
          </w:r>
          <w:r w:rsidR="00DE42FB">
            <w:rPr>
              <w:rFonts w:cs="Calibri"/>
              <w:b/>
              <w:color w:val="44546A"/>
              <w:szCs w:val="18"/>
            </w:rPr>
            <w:t>APPROVED</w:t>
          </w:r>
          <w:r w:rsidRPr="00DA3C2C">
            <w:rPr>
              <w:rFonts w:cs="Calibri"/>
              <w:b/>
              <w:color w:val="44546A"/>
              <w:szCs w:val="18"/>
            </w:rPr>
            <w:t>)</w:t>
          </w:r>
        </w:p>
        <w:p w14:paraId="234790D2" w14:textId="77777777" w:rsidR="008A19AB" w:rsidRPr="00B70D4C" w:rsidRDefault="008A19AB" w:rsidP="00B70D4C">
          <w:pPr>
            <w:rPr>
              <w:rFonts w:cs="Calibri"/>
              <w:color w:val="8CA8D8"/>
              <w:szCs w:val="18"/>
            </w:rPr>
          </w:pPr>
          <w:r w:rsidRPr="00DA3C2C">
            <w:rPr>
              <w:rFonts w:cs="Calibri"/>
              <w:color w:val="8CA8D8"/>
              <w:szCs w:val="18"/>
            </w:rPr>
            <w:t>DATE ISSUED:</w:t>
          </w:r>
          <w:r>
            <w:rPr>
              <w:rFonts w:cs="Calibri"/>
              <w:color w:val="8CA8D8"/>
              <w:szCs w:val="18"/>
            </w:rPr>
            <w:t xml:space="preserve"> </w:t>
          </w:r>
          <w:r>
            <w:rPr>
              <w:rFonts w:cs="Calibri"/>
              <w:b/>
              <w:color w:val="44546A"/>
              <w:szCs w:val="18"/>
            </w:rPr>
            <w:t>01</w:t>
          </w:r>
          <w:r w:rsidRPr="00DA3C2C">
            <w:rPr>
              <w:rFonts w:cs="Calibri"/>
              <w:b/>
              <w:color w:val="44546A"/>
              <w:szCs w:val="18"/>
            </w:rPr>
            <w:t>/</w:t>
          </w:r>
          <w:r>
            <w:rPr>
              <w:rFonts w:cs="Calibri"/>
              <w:b/>
              <w:color w:val="44546A"/>
              <w:szCs w:val="18"/>
            </w:rPr>
            <w:t>12/2025</w:t>
          </w:r>
        </w:p>
        <w:p w14:paraId="0B8B923F" w14:textId="77777777" w:rsidR="008A19AB" w:rsidRPr="00B70D4C" w:rsidRDefault="008A19AB" w:rsidP="00B70D4C">
          <w:pPr>
            <w:rPr>
              <w:rFonts w:cs="Calibri"/>
              <w:color w:val="8CA8D8"/>
              <w:szCs w:val="18"/>
            </w:rPr>
          </w:pPr>
          <w:r>
            <w:rPr>
              <w:rFonts w:cs="Calibri"/>
              <w:color w:val="8CA8D8"/>
              <w:szCs w:val="18"/>
            </w:rPr>
            <w:t xml:space="preserve">CLASSIFICATION: </w:t>
          </w:r>
          <w:r w:rsidRPr="00B70D4C">
            <w:rPr>
              <w:rFonts w:cs="Calibri"/>
              <w:b/>
              <w:color w:val="44546A"/>
              <w:szCs w:val="18"/>
            </w:rPr>
            <w:t xml:space="preserve">Public </w:t>
          </w:r>
        </w:p>
        <w:p w14:paraId="04763915" w14:textId="77777777" w:rsidR="008A19AB" w:rsidRPr="00DA3C2C" w:rsidRDefault="008A19AB" w:rsidP="00B70D4C">
          <w:pPr>
            <w:rPr>
              <w:sz w:val="14"/>
              <w:szCs w:val="14"/>
            </w:rPr>
          </w:pPr>
        </w:p>
      </w:tc>
    </w:tr>
    <w:tr w:rsidR="008A19AB" w:rsidRPr="00DA3C2C" w14:paraId="2AFC986A" w14:textId="77777777" w:rsidTr="008A19AB">
      <w:trPr>
        <w:trHeight w:val="307"/>
      </w:trPr>
      <w:tc>
        <w:tcPr>
          <w:tcW w:w="10065" w:type="dxa"/>
          <w:tcBorders>
            <w:top w:val="single" w:sz="4" w:space="0" w:color="4F81BD" w:themeColor="accent1"/>
          </w:tcBorders>
        </w:tcPr>
        <w:p w14:paraId="1891C343" w14:textId="77777777" w:rsidR="008A19AB" w:rsidRPr="00DA3C2C" w:rsidRDefault="008A19AB" w:rsidP="00B70D4C">
          <w:pPr>
            <w:rPr>
              <w:rFonts w:cs="Calibri"/>
            </w:rPr>
          </w:pPr>
        </w:p>
      </w:tc>
    </w:tr>
  </w:tbl>
  <w:p w14:paraId="376FE164" w14:textId="77777777" w:rsidR="008A19AB" w:rsidRPr="00B70D4C" w:rsidRDefault="008A19AB" w:rsidP="00B70D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011" w:type="dxa"/>
      <w:tblLayout w:type="fixed"/>
      <w:tblLook w:val="0000" w:firstRow="0" w:lastRow="0" w:firstColumn="0" w:lastColumn="0" w:noHBand="0" w:noVBand="0"/>
    </w:tblPr>
    <w:tblGrid>
      <w:gridCol w:w="6139"/>
      <w:gridCol w:w="8872"/>
    </w:tblGrid>
    <w:tr w:rsidR="008A19AB" w14:paraId="30867C90" w14:textId="77777777" w:rsidTr="00C171BD">
      <w:trPr>
        <w:trHeight w:val="86"/>
      </w:trPr>
      <w:tc>
        <w:tcPr>
          <w:tcW w:w="6139" w:type="dxa"/>
        </w:tcPr>
        <w:p w14:paraId="608B77E8" w14:textId="44C00D51" w:rsidR="008A19AB" w:rsidRDefault="008A19AB" w:rsidP="006D4FBC">
          <w:pPr>
            <w:tabs>
              <w:tab w:val="right" w:pos="10620"/>
            </w:tabs>
            <w:jc w:val="center"/>
            <w:rPr>
              <w:rFonts w:ascii="Frutiger 45 Light" w:hAnsi="Frutiger 45 Light"/>
              <w:b/>
              <w:sz w:val="24"/>
            </w:rPr>
          </w:pPr>
        </w:p>
      </w:tc>
      <w:tc>
        <w:tcPr>
          <w:tcW w:w="8872" w:type="dxa"/>
        </w:tcPr>
        <w:p w14:paraId="6183F6DD" w14:textId="77777777" w:rsidR="008A19AB" w:rsidRPr="00C171BD" w:rsidRDefault="008A19AB" w:rsidP="00C171BD">
          <w:pPr>
            <w:pStyle w:val="CSTitle"/>
            <w:ind w:left="5040"/>
            <w:jc w:val="center"/>
            <w:outlineLvl w:val="0"/>
            <w:rPr>
              <w:rFonts w:asciiTheme="minorHAnsi" w:hAnsiTheme="minorHAnsi" w:cstheme="minorHAnsi"/>
              <w:b w:val="0"/>
              <w:bCs/>
              <w:sz w:val="18"/>
              <w:szCs w:val="18"/>
              <w:lang w:val="en-GB"/>
            </w:rPr>
          </w:pPr>
          <w:r w:rsidRPr="00C171BD">
            <w:rPr>
              <w:rFonts w:asciiTheme="minorHAnsi" w:hAnsiTheme="minorHAnsi" w:cstheme="minorHAnsi"/>
              <w:b w:val="0"/>
              <w:bCs/>
              <w:sz w:val="18"/>
              <w:szCs w:val="18"/>
              <w:lang w:val="en-GB"/>
            </w:rPr>
            <w:t>Feedback Form</w:t>
          </w:r>
        </w:p>
        <w:p w14:paraId="1EA27898" w14:textId="77777777" w:rsidR="008A19AB" w:rsidRPr="009E03D9" w:rsidRDefault="008A19AB" w:rsidP="00C171BD">
          <w:pPr>
            <w:pStyle w:val="CSTitle"/>
            <w:ind w:left="5040"/>
            <w:jc w:val="center"/>
            <w:rPr>
              <w:rFonts w:asciiTheme="minorHAnsi" w:hAnsiTheme="minorHAnsi" w:cstheme="minorHAnsi"/>
              <w:bCs/>
              <w:i/>
              <w:sz w:val="18"/>
              <w:szCs w:val="18"/>
              <w:lang w:val="en-GB"/>
            </w:rPr>
          </w:pPr>
          <w:r w:rsidRPr="009E03D9">
            <w:rPr>
              <w:rFonts w:asciiTheme="minorHAnsi" w:hAnsiTheme="minorHAnsi" w:cstheme="minorHAnsi"/>
              <w:bCs/>
              <w:i/>
              <w:sz w:val="18"/>
              <w:szCs w:val="18"/>
              <w:lang w:val="en-GB"/>
            </w:rPr>
            <w:t xml:space="preserve">SEPA </w:t>
          </w:r>
          <w:r w:rsidR="00F66D5E">
            <w:rPr>
              <w:rFonts w:asciiTheme="minorHAnsi" w:hAnsiTheme="minorHAnsi" w:cstheme="minorHAnsi"/>
              <w:bCs/>
              <w:i/>
              <w:sz w:val="18"/>
              <w:szCs w:val="18"/>
              <w:lang w:val="en-GB"/>
            </w:rPr>
            <w:t>Payme</w:t>
          </w:r>
          <w:r w:rsidR="00FB64CF">
            <w:rPr>
              <w:rFonts w:asciiTheme="minorHAnsi" w:hAnsiTheme="minorHAnsi" w:cstheme="minorHAnsi"/>
              <w:bCs/>
              <w:i/>
              <w:sz w:val="18"/>
              <w:szCs w:val="18"/>
              <w:lang w:val="en-GB"/>
            </w:rPr>
            <w:t>n</w:t>
          </w:r>
          <w:r w:rsidR="00F66D5E">
            <w:rPr>
              <w:rFonts w:asciiTheme="minorHAnsi" w:hAnsiTheme="minorHAnsi" w:cstheme="minorHAnsi"/>
              <w:bCs/>
              <w:i/>
              <w:sz w:val="18"/>
              <w:szCs w:val="18"/>
              <w:lang w:val="en-GB"/>
            </w:rPr>
            <w:t>ts</w:t>
          </w:r>
          <w:r w:rsidRPr="009E03D9">
            <w:rPr>
              <w:rFonts w:asciiTheme="minorHAnsi" w:hAnsiTheme="minorHAnsi" w:cstheme="minorHAnsi"/>
              <w:bCs/>
              <w:i/>
              <w:sz w:val="18"/>
              <w:szCs w:val="18"/>
              <w:lang w:val="en-GB"/>
            </w:rPr>
            <w:t xml:space="preserve"> Standardisation Volume v</w:t>
          </w:r>
          <w:r w:rsidR="00F66D5E">
            <w:rPr>
              <w:rFonts w:asciiTheme="minorHAnsi" w:hAnsiTheme="minorHAnsi" w:cstheme="minorHAnsi"/>
              <w:bCs/>
              <w:i/>
              <w:sz w:val="18"/>
              <w:szCs w:val="18"/>
              <w:lang w:val="en-GB"/>
            </w:rPr>
            <w:t>10</w:t>
          </w:r>
          <w:r w:rsidRPr="009E03D9">
            <w:rPr>
              <w:rFonts w:asciiTheme="minorHAnsi" w:hAnsiTheme="minorHAnsi" w:cstheme="minorHAnsi"/>
              <w:bCs/>
              <w:i/>
              <w:sz w:val="18"/>
              <w:szCs w:val="18"/>
              <w:lang w:val="en-GB"/>
            </w:rPr>
            <w:t>.</w:t>
          </w:r>
          <w:r>
            <w:rPr>
              <w:rFonts w:asciiTheme="minorHAnsi" w:hAnsiTheme="minorHAnsi" w:cstheme="minorHAnsi"/>
              <w:bCs/>
              <w:i/>
              <w:sz w:val="18"/>
              <w:szCs w:val="18"/>
              <w:lang w:val="en-GB"/>
            </w:rPr>
            <w:t>5</w:t>
          </w:r>
        </w:p>
        <w:p w14:paraId="59F91FCE" w14:textId="77777777" w:rsidR="008A19AB" w:rsidRPr="00C171BD" w:rsidRDefault="008A19AB" w:rsidP="009E03D9">
          <w:pPr>
            <w:pStyle w:val="CSTitle"/>
            <w:jc w:val="right"/>
            <w:rPr>
              <w:rFonts w:asciiTheme="minorHAnsi" w:hAnsiTheme="minorHAnsi" w:cstheme="minorHAnsi"/>
              <w:b w:val="0"/>
              <w:bCs/>
              <w:sz w:val="18"/>
              <w:szCs w:val="18"/>
              <w:lang w:val="en-GB"/>
            </w:rPr>
          </w:pPr>
          <w:r>
            <w:rPr>
              <w:rFonts w:asciiTheme="minorHAnsi" w:hAnsiTheme="minorHAnsi" w:cstheme="minorHAnsi"/>
              <w:b w:val="0"/>
              <w:bCs/>
              <w:sz w:val="18"/>
              <w:szCs w:val="18"/>
              <w:lang w:val="en-GB"/>
            </w:rPr>
            <w:t xml:space="preserve">Consultation </w:t>
          </w:r>
          <w:r w:rsidR="00F66D5E">
            <w:rPr>
              <w:rFonts w:asciiTheme="minorHAnsi" w:hAnsiTheme="minorHAnsi" w:cstheme="minorHAnsi"/>
              <w:b w:val="0"/>
              <w:bCs/>
              <w:sz w:val="18"/>
              <w:szCs w:val="18"/>
              <w:lang w:val="en-GB"/>
            </w:rPr>
            <w:t>08</w:t>
          </w:r>
          <w:r>
            <w:rPr>
              <w:rFonts w:asciiTheme="minorHAnsi" w:hAnsiTheme="minorHAnsi" w:cstheme="minorHAnsi"/>
              <w:b w:val="0"/>
              <w:bCs/>
              <w:sz w:val="18"/>
              <w:szCs w:val="18"/>
              <w:lang w:val="en-GB"/>
            </w:rPr>
            <w:t xml:space="preserve"> December 202</w:t>
          </w:r>
          <w:r w:rsidR="00F66D5E">
            <w:rPr>
              <w:rFonts w:asciiTheme="minorHAnsi" w:hAnsiTheme="minorHAnsi" w:cstheme="minorHAnsi"/>
              <w:b w:val="0"/>
              <w:bCs/>
              <w:sz w:val="18"/>
              <w:szCs w:val="18"/>
              <w:lang w:val="en-GB"/>
            </w:rPr>
            <w:t>5</w:t>
          </w:r>
          <w:r>
            <w:rPr>
              <w:rFonts w:asciiTheme="minorHAnsi" w:hAnsiTheme="minorHAnsi" w:cstheme="minorHAnsi"/>
              <w:b w:val="0"/>
              <w:bCs/>
              <w:sz w:val="18"/>
              <w:szCs w:val="18"/>
              <w:lang w:val="en-GB"/>
            </w:rPr>
            <w:t xml:space="preserve">  – </w:t>
          </w:r>
          <w:r w:rsidR="00F66D5E">
            <w:rPr>
              <w:rFonts w:asciiTheme="minorHAnsi" w:hAnsiTheme="minorHAnsi" w:cstheme="minorHAnsi"/>
              <w:b w:val="0"/>
              <w:bCs/>
              <w:sz w:val="18"/>
              <w:szCs w:val="18"/>
              <w:lang w:val="en-GB"/>
            </w:rPr>
            <w:t>09</w:t>
          </w:r>
          <w:r>
            <w:rPr>
              <w:rFonts w:asciiTheme="minorHAnsi" w:hAnsiTheme="minorHAnsi" w:cstheme="minorHAnsi"/>
              <w:b w:val="0"/>
              <w:bCs/>
              <w:sz w:val="18"/>
              <w:szCs w:val="18"/>
              <w:lang w:val="en-GB"/>
            </w:rPr>
            <w:t xml:space="preserve"> March 202</w:t>
          </w:r>
          <w:r w:rsidR="00F66D5E">
            <w:rPr>
              <w:rFonts w:asciiTheme="minorHAnsi" w:hAnsiTheme="minorHAnsi" w:cstheme="minorHAnsi"/>
              <w:b w:val="0"/>
              <w:bCs/>
              <w:sz w:val="18"/>
              <w:szCs w:val="18"/>
              <w:lang w:val="en-GB"/>
            </w:rPr>
            <w:t>6</w:t>
          </w:r>
        </w:p>
        <w:p w14:paraId="454611B4" w14:textId="77777777" w:rsidR="008A19AB" w:rsidRDefault="008A19AB" w:rsidP="00C171BD">
          <w:pPr>
            <w:pStyle w:val="CSTitle"/>
            <w:ind w:left="0"/>
            <w:jc w:val="center"/>
            <w:rPr>
              <w:rFonts w:asciiTheme="minorHAnsi" w:hAnsiTheme="minorHAnsi" w:cstheme="minorHAnsi"/>
              <w:b w:val="0"/>
              <w:bCs/>
              <w:sz w:val="18"/>
              <w:szCs w:val="18"/>
              <w:lang w:val="en-GB"/>
            </w:rPr>
          </w:pPr>
        </w:p>
        <w:p w14:paraId="2C220780" w14:textId="77777777" w:rsidR="008A19AB" w:rsidRPr="00EF6661" w:rsidRDefault="008A19AB" w:rsidP="00F66D5E">
          <w:pPr>
            <w:pStyle w:val="CSTitle"/>
            <w:ind w:left="0"/>
            <w:jc w:val="right"/>
            <w:rPr>
              <w:rFonts w:cs="Arial"/>
              <w:sz w:val="24"/>
            </w:rPr>
          </w:pPr>
          <w:r w:rsidRPr="00C171BD">
            <w:rPr>
              <w:rFonts w:asciiTheme="minorHAnsi" w:hAnsiTheme="minorHAnsi" w:cstheme="minorHAnsi"/>
              <w:b w:val="0"/>
              <w:bCs/>
              <w:sz w:val="18"/>
              <w:szCs w:val="18"/>
              <w:u w:val="single"/>
              <w:lang w:val="en-GB"/>
            </w:rPr>
            <w:t>File reference</w:t>
          </w:r>
          <w:r w:rsidRPr="00C171BD">
            <w:rPr>
              <w:rFonts w:asciiTheme="minorHAnsi" w:hAnsiTheme="minorHAnsi" w:cstheme="minorHAnsi"/>
              <w:b w:val="0"/>
              <w:bCs/>
              <w:sz w:val="18"/>
              <w:szCs w:val="18"/>
              <w:lang w:val="en-GB"/>
            </w:rPr>
            <w:t xml:space="preserve">: </w:t>
          </w:r>
          <w:r w:rsidRPr="001A663B">
            <w:rPr>
              <w:rFonts w:asciiTheme="minorHAnsi" w:hAnsiTheme="minorHAnsi" w:cstheme="minorHAnsi"/>
              <w:b w:val="0"/>
              <w:bCs/>
              <w:i/>
              <w:sz w:val="18"/>
              <w:szCs w:val="18"/>
              <w:lang w:val="en-GB"/>
            </w:rPr>
            <w:t>Complete set - public consultation S</w:t>
          </w:r>
          <w:r w:rsidR="00F66D5E">
            <w:rPr>
              <w:rFonts w:asciiTheme="minorHAnsi" w:hAnsiTheme="minorHAnsi" w:cstheme="minorHAnsi"/>
              <w:b w:val="0"/>
              <w:bCs/>
              <w:i/>
              <w:sz w:val="18"/>
              <w:szCs w:val="18"/>
              <w:lang w:val="en-GB"/>
            </w:rPr>
            <w:t>P</w:t>
          </w:r>
          <w:r w:rsidRPr="001A663B">
            <w:rPr>
              <w:rFonts w:asciiTheme="minorHAnsi" w:hAnsiTheme="minorHAnsi" w:cstheme="minorHAnsi"/>
              <w:b w:val="0"/>
              <w:bCs/>
              <w:i/>
              <w:sz w:val="18"/>
              <w:szCs w:val="18"/>
              <w:lang w:val="en-GB"/>
            </w:rPr>
            <w:t>S Volume v</w:t>
          </w:r>
          <w:r w:rsidR="00F66D5E">
            <w:rPr>
              <w:rFonts w:asciiTheme="minorHAnsi" w:hAnsiTheme="minorHAnsi" w:cstheme="minorHAnsi"/>
              <w:b w:val="0"/>
              <w:bCs/>
              <w:i/>
              <w:sz w:val="18"/>
              <w:szCs w:val="18"/>
              <w:lang w:val="en-GB"/>
            </w:rPr>
            <w:t>10</w:t>
          </w:r>
          <w:r w:rsidRPr="001A663B">
            <w:rPr>
              <w:rFonts w:asciiTheme="minorHAnsi" w:hAnsiTheme="minorHAnsi" w:cstheme="minorHAnsi"/>
              <w:b w:val="0"/>
              <w:bCs/>
              <w:i/>
              <w:sz w:val="18"/>
              <w:szCs w:val="18"/>
              <w:lang w:val="en-GB"/>
            </w:rPr>
            <w:t>.5.zip</w:t>
          </w:r>
        </w:p>
      </w:tc>
    </w:tr>
  </w:tbl>
  <w:p w14:paraId="32656998" w14:textId="77777777" w:rsidR="008A19AB" w:rsidRPr="009E03D9" w:rsidRDefault="00F66D5E" w:rsidP="009E03D9">
    <w:pPr>
      <w:pStyle w:val="Header"/>
      <w:tabs>
        <w:tab w:val="clear" w:pos="4153"/>
        <w:tab w:val="clear" w:pos="8306"/>
        <w:tab w:val="left" w:pos="6699"/>
        <w:tab w:val="right" w:pos="9214"/>
      </w:tabs>
      <w:rPr>
        <w:rFonts w:ascii="Arial" w:hAnsi="Arial" w:cs="Arial"/>
        <w:b/>
        <w:sz w:val="2"/>
        <w:szCs w:val="2"/>
      </w:rPr>
    </w:pPr>
    <w:r>
      <w:rPr>
        <w:noProof/>
      </w:rPr>
      <w:drawing>
        <wp:anchor distT="0" distB="0" distL="114300" distR="114300" simplePos="0" relativeHeight="251668992" behindDoc="0" locked="0" layoutInCell="1" allowOverlap="1" wp14:anchorId="6F2FBD70" wp14:editId="158372CB">
          <wp:simplePos x="0" y="0"/>
          <wp:positionH relativeFrom="column">
            <wp:posOffset>-1270</wp:posOffset>
          </wp:positionH>
          <wp:positionV relativeFrom="paragraph">
            <wp:posOffset>-516890</wp:posOffset>
          </wp:positionV>
          <wp:extent cx="1532890" cy="3435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Z:\ECSG\Logo\Final\ECSG Logos Colour Purple.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890" cy="3435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4869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CAF9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B22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4E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1E20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54D6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7EEC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4EA5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D28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A0E8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BEB"/>
    <w:multiLevelType w:val="hybridMultilevel"/>
    <w:tmpl w:val="848A35D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F9E27A2"/>
    <w:multiLevelType w:val="hybridMultilevel"/>
    <w:tmpl w:val="46626B0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C5B4F1D"/>
    <w:multiLevelType w:val="hybridMultilevel"/>
    <w:tmpl w:val="54605456"/>
    <w:lvl w:ilvl="0" w:tplc="080C000F">
      <w:start w:val="1"/>
      <w:numFmt w:val="decimal"/>
      <w:lvlText w:val="%1."/>
      <w:lvlJc w:val="left"/>
      <w:pPr>
        <w:tabs>
          <w:tab w:val="num" w:pos="3196"/>
        </w:tabs>
        <w:ind w:left="3196" w:hanging="360"/>
      </w:pPr>
      <w:rPr>
        <w:rFonts w:hint="default"/>
        <w:i w:val="0"/>
        <w:iCs w:val="0"/>
        <w:strike w:val="0"/>
        <w:color w:val="auto"/>
      </w:rPr>
    </w:lvl>
    <w:lvl w:ilvl="1" w:tplc="08090003">
      <w:start w:val="1"/>
      <w:numFmt w:val="lowerLetter"/>
      <w:pStyle w:val="BodyTextIndent"/>
      <w:lvlText w:val="%2)"/>
      <w:lvlJc w:val="left"/>
      <w:pPr>
        <w:tabs>
          <w:tab w:val="num" w:pos="1440"/>
        </w:tabs>
        <w:ind w:left="1440" w:hanging="360"/>
      </w:pPr>
      <w:rPr>
        <w:rFonts w:ascii="Times New Roman" w:eastAsia="Times New Roman" w:hAnsi="Times New Roman" w:cs="Arial" w:hint="default"/>
        <w:b w:val="0"/>
        <w:i w:val="0"/>
        <w:iCs w:val="0"/>
        <w:strike w:val="0"/>
        <w:color w:val="auto"/>
      </w:rPr>
    </w:lvl>
    <w:lvl w:ilvl="2" w:tplc="4BDA7AD0">
      <w:start w:val="1"/>
      <w:numFmt w:val="lowerRoman"/>
      <w:lvlText w:val="%3."/>
      <w:lvlJc w:val="right"/>
      <w:pPr>
        <w:tabs>
          <w:tab w:val="num" w:pos="2340"/>
        </w:tabs>
        <w:ind w:left="2340" w:hanging="360"/>
      </w:pPr>
      <w:rPr>
        <w:rFonts w:hint="default"/>
        <w:color w:val="auto"/>
        <w:sz w:val="20"/>
      </w:rPr>
    </w:lvl>
    <w:lvl w:ilvl="3" w:tplc="ECDEBE5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F63B83"/>
    <w:multiLevelType w:val="hybridMultilevel"/>
    <w:tmpl w:val="65B695CA"/>
    <w:lvl w:ilvl="0" w:tplc="DE7CB6D4">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8834B2D"/>
    <w:multiLevelType w:val="hybridMultilevel"/>
    <w:tmpl w:val="A64AE5B6"/>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 w15:restartNumberingAfterBreak="0">
    <w:nsid w:val="3DB5122E"/>
    <w:multiLevelType w:val="hybridMultilevel"/>
    <w:tmpl w:val="4260C65E"/>
    <w:lvl w:ilvl="0" w:tplc="4D0E8B2A">
      <w:start w:val="3"/>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97353"/>
    <w:multiLevelType w:val="hybridMultilevel"/>
    <w:tmpl w:val="4100F506"/>
    <w:lvl w:ilvl="0" w:tplc="8E64FBF4">
      <w:start w:val="1"/>
      <w:numFmt w:val="bullet"/>
      <w:lvlText w:val=""/>
      <w:lvlJc w:val="left"/>
      <w:pPr>
        <w:ind w:left="360" w:hanging="360"/>
      </w:pPr>
      <w:rPr>
        <w:rFonts w:ascii="Symbol" w:hAnsi="Symbol" w:hint="default"/>
        <w:b/>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BCE50F8"/>
    <w:multiLevelType w:val="hybridMultilevel"/>
    <w:tmpl w:val="1304C96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529D2796"/>
    <w:multiLevelType w:val="hybridMultilevel"/>
    <w:tmpl w:val="034CFD7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3262872"/>
    <w:multiLevelType w:val="multilevel"/>
    <w:tmpl w:val="7AC67426"/>
    <w:lvl w:ilvl="0">
      <w:start w:val="7"/>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E94689"/>
    <w:multiLevelType w:val="hybridMultilevel"/>
    <w:tmpl w:val="9C307006"/>
    <w:lvl w:ilvl="0" w:tplc="0410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E46E36"/>
    <w:multiLevelType w:val="hybridMultilevel"/>
    <w:tmpl w:val="AEEC0C94"/>
    <w:lvl w:ilvl="0" w:tplc="D6003BFA">
      <w:start w:val="1"/>
      <w:numFmt w:val="decimal"/>
      <w:lvlText w:val="%1."/>
      <w:lvlJc w:val="left"/>
      <w:pPr>
        <w:tabs>
          <w:tab w:val="num" w:pos="720"/>
        </w:tabs>
        <w:ind w:left="720" w:hanging="360"/>
      </w:pPr>
    </w:lvl>
    <w:lvl w:ilvl="1" w:tplc="5F24536C">
      <w:start w:val="1"/>
      <w:numFmt w:val="lowerRoman"/>
      <w:lvlText w:val="%2."/>
      <w:lvlJc w:val="right"/>
      <w:pPr>
        <w:tabs>
          <w:tab w:val="num" w:pos="1440"/>
        </w:tabs>
        <w:ind w:left="1440" w:hanging="360"/>
      </w:pPr>
    </w:lvl>
    <w:lvl w:ilvl="2" w:tplc="E87EE6A0" w:tentative="1">
      <w:start w:val="1"/>
      <w:numFmt w:val="decimal"/>
      <w:lvlText w:val="%3."/>
      <w:lvlJc w:val="left"/>
      <w:pPr>
        <w:tabs>
          <w:tab w:val="num" w:pos="2160"/>
        </w:tabs>
        <w:ind w:left="2160" w:hanging="360"/>
      </w:pPr>
    </w:lvl>
    <w:lvl w:ilvl="3" w:tplc="43C64D84" w:tentative="1">
      <w:start w:val="1"/>
      <w:numFmt w:val="decimal"/>
      <w:lvlText w:val="%4."/>
      <w:lvlJc w:val="left"/>
      <w:pPr>
        <w:tabs>
          <w:tab w:val="num" w:pos="2880"/>
        </w:tabs>
        <w:ind w:left="2880" w:hanging="360"/>
      </w:pPr>
    </w:lvl>
    <w:lvl w:ilvl="4" w:tplc="1C8686E8" w:tentative="1">
      <w:start w:val="1"/>
      <w:numFmt w:val="decimal"/>
      <w:lvlText w:val="%5."/>
      <w:lvlJc w:val="left"/>
      <w:pPr>
        <w:tabs>
          <w:tab w:val="num" w:pos="3600"/>
        </w:tabs>
        <w:ind w:left="3600" w:hanging="360"/>
      </w:pPr>
    </w:lvl>
    <w:lvl w:ilvl="5" w:tplc="F536A940" w:tentative="1">
      <w:start w:val="1"/>
      <w:numFmt w:val="decimal"/>
      <w:lvlText w:val="%6."/>
      <w:lvlJc w:val="left"/>
      <w:pPr>
        <w:tabs>
          <w:tab w:val="num" w:pos="4320"/>
        </w:tabs>
        <w:ind w:left="4320" w:hanging="360"/>
      </w:pPr>
    </w:lvl>
    <w:lvl w:ilvl="6" w:tplc="A672CCBE" w:tentative="1">
      <w:start w:val="1"/>
      <w:numFmt w:val="decimal"/>
      <w:lvlText w:val="%7."/>
      <w:lvlJc w:val="left"/>
      <w:pPr>
        <w:tabs>
          <w:tab w:val="num" w:pos="5040"/>
        </w:tabs>
        <w:ind w:left="5040" w:hanging="360"/>
      </w:pPr>
    </w:lvl>
    <w:lvl w:ilvl="7" w:tplc="24E26ABE" w:tentative="1">
      <w:start w:val="1"/>
      <w:numFmt w:val="decimal"/>
      <w:lvlText w:val="%8."/>
      <w:lvlJc w:val="left"/>
      <w:pPr>
        <w:tabs>
          <w:tab w:val="num" w:pos="5760"/>
        </w:tabs>
        <w:ind w:left="5760" w:hanging="360"/>
      </w:pPr>
    </w:lvl>
    <w:lvl w:ilvl="8" w:tplc="769CCAE4" w:tentative="1">
      <w:start w:val="1"/>
      <w:numFmt w:val="decimal"/>
      <w:lvlText w:val="%9."/>
      <w:lvlJc w:val="left"/>
      <w:pPr>
        <w:tabs>
          <w:tab w:val="num" w:pos="6480"/>
        </w:tabs>
        <w:ind w:left="6480" w:hanging="360"/>
      </w:pPr>
    </w:lvl>
  </w:abstractNum>
  <w:abstractNum w:abstractNumId="22" w15:restartNumberingAfterBreak="0">
    <w:nsid w:val="6BEF7F7B"/>
    <w:multiLevelType w:val="hybridMultilevel"/>
    <w:tmpl w:val="CAD62C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E557D4C"/>
    <w:multiLevelType w:val="multilevel"/>
    <w:tmpl w:val="F2403DBE"/>
    <w:lvl w:ilvl="0">
      <w:start w:val="1"/>
      <w:numFmt w:val="decimal"/>
      <w:lvlText w:val="%1."/>
      <w:lvlJc w:val="left"/>
      <w:pPr>
        <w:ind w:left="360" w:hanging="360"/>
      </w:pPr>
    </w:lvl>
    <w:lvl w:ilvl="1">
      <w:start w:val="1"/>
      <w:numFmt w:val="decimal"/>
      <w:pStyle w:val="ECSGH2"/>
      <w:lvlText w:val="%1.%2."/>
      <w:lvlJc w:val="left"/>
      <w:pPr>
        <w:ind w:left="716" w:hanging="432"/>
      </w:pPr>
      <w:rPr>
        <w:lang w:val="en-GB"/>
      </w:rPr>
    </w:lvl>
    <w:lvl w:ilvl="2">
      <w:start w:val="1"/>
      <w:numFmt w:val="decimal"/>
      <w:pStyle w:val="ECSGH3"/>
      <w:lvlText w:val="%1.%2.%3."/>
      <w:lvlJc w:val="left"/>
      <w:pPr>
        <w:ind w:left="1224" w:hanging="504"/>
      </w:pPr>
    </w:lvl>
    <w:lvl w:ilvl="3">
      <w:start w:val="1"/>
      <w:numFmt w:val="decimal"/>
      <w:pStyle w:val="ECSGH4"/>
      <w:lvlText w:val="%1.%2.%3.%4."/>
      <w:lvlJc w:val="left"/>
      <w:pPr>
        <w:ind w:left="1728" w:hanging="648"/>
      </w:pPr>
    </w:lvl>
    <w:lvl w:ilvl="4">
      <w:start w:val="1"/>
      <w:numFmt w:val="decimal"/>
      <w:pStyle w:val="ECSGH5"/>
      <w:lvlText w:val="%1.%2.%3.%4.%5."/>
      <w:lvlJc w:val="left"/>
      <w:pPr>
        <w:ind w:left="2232" w:hanging="792"/>
      </w:pPr>
    </w:lvl>
    <w:lvl w:ilvl="5">
      <w:start w:val="1"/>
      <w:numFmt w:val="decimal"/>
      <w:pStyle w:val="ECSGH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6425F6"/>
    <w:multiLevelType w:val="hybridMultilevel"/>
    <w:tmpl w:val="2E0A7AD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19"/>
  </w:num>
  <w:num w:numId="4">
    <w:abstractNumId w:val="15"/>
  </w:num>
  <w:num w:numId="5">
    <w:abstractNumId w:val="13"/>
  </w:num>
  <w:num w:numId="6">
    <w:abstractNumId w:val="21"/>
  </w:num>
  <w:num w:numId="7">
    <w:abstractNumId w:val="11"/>
  </w:num>
  <w:num w:numId="8">
    <w:abstractNumId w:val="17"/>
  </w:num>
  <w:num w:numId="9">
    <w:abstractNumId w:val="22"/>
  </w:num>
  <w:num w:numId="10">
    <w:abstractNumId w:val="23"/>
  </w:num>
  <w:num w:numId="11">
    <w:abstractNumId w:val="24"/>
  </w:num>
  <w:num w:numId="12">
    <w:abstractNumId w:val="10"/>
  </w:num>
  <w:num w:numId="13">
    <w:abstractNumId w:val="1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4"/>
  </w:num>
  <w:num w:numId="25">
    <w:abstractNumId w:val="20"/>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nl-NL" w:vendorID="64" w:dllVersion="0" w:nlCheck="1" w:checkStyle="0"/>
  <w:activeWritingStyle w:appName="MSWord" w:lang="nb-NO" w:vendorID="64" w:dllVersion="0" w:nlCheck="1" w:checkStyle="0"/>
  <w:activeWritingStyle w:appName="MSWord" w:lang="en-IE"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rawingGridHorizontalSpacing w:val="120"/>
  <w:displayHorizont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B97"/>
    <w:rsid w:val="00000917"/>
    <w:rsid w:val="0000097E"/>
    <w:rsid w:val="00000B40"/>
    <w:rsid w:val="00000ED7"/>
    <w:rsid w:val="00001227"/>
    <w:rsid w:val="00001425"/>
    <w:rsid w:val="00001431"/>
    <w:rsid w:val="00001AB1"/>
    <w:rsid w:val="00001B40"/>
    <w:rsid w:val="00001DF7"/>
    <w:rsid w:val="0000218D"/>
    <w:rsid w:val="00002382"/>
    <w:rsid w:val="000034EE"/>
    <w:rsid w:val="00003A0D"/>
    <w:rsid w:val="00004744"/>
    <w:rsid w:val="0000478C"/>
    <w:rsid w:val="000048F8"/>
    <w:rsid w:val="00005217"/>
    <w:rsid w:val="0000538F"/>
    <w:rsid w:val="000055A8"/>
    <w:rsid w:val="00005CE1"/>
    <w:rsid w:val="00005E06"/>
    <w:rsid w:val="00005F78"/>
    <w:rsid w:val="00006557"/>
    <w:rsid w:val="00006887"/>
    <w:rsid w:val="0000790E"/>
    <w:rsid w:val="00007E54"/>
    <w:rsid w:val="0001039D"/>
    <w:rsid w:val="00010491"/>
    <w:rsid w:val="000105D8"/>
    <w:rsid w:val="00010A85"/>
    <w:rsid w:val="00011104"/>
    <w:rsid w:val="00011130"/>
    <w:rsid w:val="00011429"/>
    <w:rsid w:val="0001178D"/>
    <w:rsid w:val="000118C6"/>
    <w:rsid w:val="00011C05"/>
    <w:rsid w:val="00012110"/>
    <w:rsid w:val="0001214B"/>
    <w:rsid w:val="0001227F"/>
    <w:rsid w:val="00012556"/>
    <w:rsid w:val="00012902"/>
    <w:rsid w:val="000133AE"/>
    <w:rsid w:val="00013AEA"/>
    <w:rsid w:val="00013AF7"/>
    <w:rsid w:val="00014A5E"/>
    <w:rsid w:val="00014CF4"/>
    <w:rsid w:val="00015193"/>
    <w:rsid w:val="000158E6"/>
    <w:rsid w:val="00015B69"/>
    <w:rsid w:val="00015F57"/>
    <w:rsid w:val="000161DB"/>
    <w:rsid w:val="000171F5"/>
    <w:rsid w:val="00017D3B"/>
    <w:rsid w:val="00017F46"/>
    <w:rsid w:val="0002014E"/>
    <w:rsid w:val="000203C6"/>
    <w:rsid w:val="000203E2"/>
    <w:rsid w:val="00022354"/>
    <w:rsid w:val="0002249E"/>
    <w:rsid w:val="00022923"/>
    <w:rsid w:val="00023C89"/>
    <w:rsid w:val="000242B4"/>
    <w:rsid w:val="000245AF"/>
    <w:rsid w:val="00024992"/>
    <w:rsid w:val="000249A3"/>
    <w:rsid w:val="00025A4F"/>
    <w:rsid w:val="00026319"/>
    <w:rsid w:val="00026413"/>
    <w:rsid w:val="00026ED5"/>
    <w:rsid w:val="00027544"/>
    <w:rsid w:val="00027656"/>
    <w:rsid w:val="000276B5"/>
    <w:rsid w:val="000279B8"/>
    <w:rsid w:val="00027AA9"/>
    <w:rsid w:val="00027ECB"/>
    <w:rsid w:val="00027FC7"/>
    <w:rsid w:val="00030007"/>
    <w:rsid w:val="0003071B"/>
    <w:rsid w:val="000310FD"/>
    <w:rsid w:val="00031A8A"/>
    <w:rsid w:val="000328D3"/>
    <w:rsid w:val="00032918"/>
    <w:rsid w:val="00033414"/>
    <w:rsid w:val="000335A9"/>
    <w:rsid w:val="00034AAD"/>
    <w:rsid w:val="00034BE5"/>
    <w:rsid w:val="0003519F"/>
    <w:rsid w:val="00035CAE"/>
    <w:rsid w:val="00035EEC"/>
    <w:rsid w:val="00036444"/>
    <w:rsid w:val="00036A72"/>
    <w:rsid w:val="00036C40"/>
    <w:rsid w:val="00036C82"/>
    <w:rsid w:val="00036E3E"/>
    <w:rsid w:val="00037B1E"/>
    <w:rsid w:val="00037CA9"/>
    <w:rsid w:val="00037E52"/>
    <w:rsid w:val="000408CC"/>
    <w:rsid w:val="00040CA2"/>
    <w:rsid w:val="000415A3"/>
    <w:rsid w:val="00041A52"/>
    <w:rsid w:val="00042243"/>
    <w:rsid w:val="000423EB"/>
    <w:rsid w:val="00042AA2"/>
    <w:rsid w:val="00042D69"/>
    <w:rsid w:val="00043604"/>
    <w:rsid w:val="00043802"/>
    <w:rsid w:val="00043A41"/>
    <w:rsid w:val="00043C30"/>
    <w:rsid w:val="00043D6C"/>
    <w:rsid w:val="00043E17"/>
    <w:rsid w:val="00044B08"/>
    <w:rsid w:val="00044DCB"/>
    <w:rsid w:val="000454EE"/>
    <w:rsid w:val="000455D6"/>
    <w:rsid w:val="000463F6"/>
    <w:rsid w:val="00046701"/>
    <w:rsid w:val="00047645"/>
    <w:rsid w:val="000478AD"/>
    <w:rsid w:val="00047E7A"/>
    <w:rsid w:val="0005011C"/>
    <w:rsid w:val="0005039B"/>
    <w:rsid w:val="000503C8"/>
    <w:rsid w:val="00050795"/>
    <w:rsid w:val="00051E6E"/>
    <w:rsid w:val="00051EEB"/>
    <w:rsid w:val="00052417"/>
    <w:rsid w:val="00052707"/>
    <w:rsid w:val="000530CB"/>
    <w:rsid w:val="0005409B"/>
    <w:rsid w:val="00054FD3"/>
    <w:rsid w:val="00055EAF"/>
    <w:rsid w:val="000563DA"/>
    <w:rsid w:val="000565EF"/>
    <w:rsid w:val="00056FC2"/>
    <w:rsid w:val="00057565"/>
    <w:rsid w:val="00057A71"/>
    <w:rsid w:val="00057CE5"/>
    <w:rsid w:val="0006047C"/>
    <w:rsid w:val="00061AD9"/>
    <w:rsid w:val="00061D98"/>
    <w:rsid w:val="00062175"/>
    <w:rsid w:val="00062426"/>
    <w:rsid w:val="00062556"/>
    <w:rsid w:val="00062622"/>
    <w:rsid w:val="0006265E"/>
    <w:rsid w:val="000629EB"/>
    <w:rsid w:val="00063048"/>
    <w:rsid w:val="0006344A"/>
    <w:rsid w:val="0006382B"/>
    <w:rsid w:val="00063D65"/>
    <w:rsid w:val="000642D8"/>
    <w:rsid w:val="0006483B"/>
    <w:rsid w:val="00066B0E"/>
    <w:rsid w:val="00067237"/>
    <w:rsid w:val="000673DB"/>
    <w:rsid w:val="00067B44"/>
    <w:rsid w:val="0007037B"/>
    <w:rsid w:val="0007078E"/>
    <w:rsid w:val="0007140A"/>
    <w:rsid w:val="00071C04"/>
    <w:rsid w:val="000722DB"/>
    <w:rsid w:val="00073381"/>
    <w:rsid w:val="000734D1"/>
    <w:rsid w:val="00073E7D"/>
    <w:rsid w:val="00073EBF"/>
    <w:rsid w:val="00074180"/>
    <w:rsid w:val="0007496A"/>
    <w:rsid w:val="00074AFB"/>
    <w:rsid w:val="00074F85"/>
    <w:rsid w:val="00075309"/>
    <w:rsid w:val="00076870"/>
    <w:rsid w:val="00076B7D"/>
    <w:rsid w:val="00077308"/>
    <w:rsid w:val="000777C9"/>
    <w:rsid w:val="00077A4A"/>
    <w:rsid w:val="00077DF1"/>
    <w:rsid w:val="000800D5"/>
    <w:rsid w:val="000801AF"/>
    <w:rsid w:val="00080964"/>
    <w:rsid w:val="00081052"/>
    <w:rsid w:val="00081C97"/>
    <w:rsid w:val="00082150"/>
    <w:rsid w:val="00082211"/>
    <w:rsid w:val="0008264B"/>
    <w:rsid w:val="000829DA"/>
    <w:rsid w:val="000830C5"/>
    <w:rsid w:val="0008421D"/>
    <w:rsid w:val="000844C0"/>
    <w:rsid w:val="0008466A"/>
    <w:rsid w:val="00085419"/>
    <w:rsid w:val="00085C1B"/>
    <w:rsid w:val="00085EFF"/>
    <w:rsid w:val="0008625C"/>
    <w:rsid w:val="000872B9"/>
    <w:rsid w:val="00087536"/>
    <w:rsid w:val="0008756A"/>
    <w:rsid w:val="0008776B"/>
    <w:rsid w:val="0008778C"/>
    <w:rsid w:val="00090491"/>
    <w:rsid w:val="00091A00"/>
    <w:rsid w:val="00091E3F"/>
    <w:rsid w:val="000920B9"/>
    <w:rsid w:val="00092582"/>
    <w:rsid w:val="00092934"/>
    <w:rsid w:val="000936E1"/>
    <w:rsid w:val="00093875"/>
    <w:rsid w:val="0009472C"/>
    <w:rsid w:val="00095815"/>
    <w:rsid w:val="00095B50"/>
    <w:rsid w:val="00097093"/>
    <w:rsid w:val="00097968"/>
    <w:rsid w:val="000A172F"/>
    <w:rsid w:val="000A1754"/>
    <w:rsid w:val="000A29BC"/>
    <w:rsid w:val="000A2F61"/>
    <w:rsid w:val="000A3441"/>
    <w:rsid w:val="000A3820"/>
    <w:rsid w:val="000A3D80"/>
    <w:rsid w:val="000A441C"/>
    <w:rsid w:val="000A4BE8"/>
    <w:rsid w:val="000A4DF2"/>
    <w:rsid w:val="000A502F"/>
    <w:rsid w:val="000A5040"/>
    <w:rsid w:val="000A50BF"/>
    <w:rsid w:val="000A51DD"/>
    <w:rsid w:val="000A5704"/>
    <w:rsid w:val="000A586D"/>
    <w:rsid w:val="000A58C3"/>
    <w:rsid w:val="000A5DDC"/>
    <w:rsid w:val="000A5F68"/>
    <w:rsid w:val="000A614F"/>
    <w:rsid w:val="000A68DF"/>
    <w:rsid w:val="000A7359"/>
    <w:rsid w:val="000B023C"/>
    <w:rsid w:val="000B0737"/>
    <w:rsid w:val="000B13D2"/>
    <w:rsid w:val="000B1A97"/>
    <w:rsid w:val="000B362A"/>
    <w:rsid w:val="000B364E"/>
    <w:rsid w:val="000B3865"/>
    <w:rsid w:val="000B390B"/>
    <w:rsid w:val="000B3A69"/>
    <w:rsid w:val="000B3F28"/>
    <w:rsid w:val="000B440F"/>
    <w:rsid w:val="000B4810"/>
    <w:rsid w:val="000B4D54"/>
    <w:rsid w:val="000B5732"/>
    <w:rsid w:val="000B5A99"/>
    <w:rsid w:val="000B5AE7"/>
    <w:rsid w:val="000B5FBF"/>
    <w:rsid w:val="000B6539"/>
    <w:rsid w:val="000B67C3"/>
    <w:rsid w:val="000B6F29"/>
    <w:rsid w:val="000C082B"/>
    <w:rsid w:val="000C0990"/>
    <w:rsid w:val="000C0DB6"/>
    <w:rsid w:val="000C0E98"/>
    <w:rsid w:val="000C121E"/>
    <w:rsid w:val="000C156A"/>
    <w:rsid w:val="000C1734"/>
    <w:rsid w:val="000C1E5F"/>
    <w:rsid w:val="000C26F5"/>
    <w:rsid w:val="000C31D8"/>
    <w:rsid w:val="000C3CF0"/>
    <w:rsid w:val="000C4282"/>
    <w:rsid w:val="000C43F8"/>
    <w:rsid w:val="000C4A7D"/>
    <w:rsid w:val="000C544D"/>
    <w:rsid w:val="000C6B63"/>
    <w:rsid w:val="000C6C5C"/>
    <w:rsid w:val="000C7680"/>
    <w:rsid w:val="000D06EA"/>
    <w:rsid w:val="000D0E65"/>
    <w:rsid w:val="000D0EBB"/>
    <w:rsid w:val="000D0FC9"/>
    <w:rsid w:val="000D1286"/>
    <w:rsid w:val="000D13B5"/>
    <w:rsid w:val="000D140E"/>
    <w:rsid w:val="000D15C5"/>
    <w:rsid w:val="000D16C9"/>
    <w:rsid w:val="000D2FCB"/>
    <w:rsid w:val="000D3789"/>
    <w:rsid w:val="000D3ABB"/>
    <w:rsid w:val="000D4612"/>
    <w:rsid w:val="000D546D"/>
    <w:rsid w:val="000D5691"/>
    <w:rsid w:val="000D6500"/>
    <w:rsid w:val="000D6DA8"/>
    <w:rsid w:val="000D76A3"/>
    <w:rsid w:val="000E07CA"/>
    <w:rsid w:val="000E1555"/>
    <w:rsid w:val="000E178A"/>
    <w:rsid w:val="000E1AF0"/>
    <w:rsid w:val="000E2519"/>
    <w:rsid w:val="000E2E41"/>
    <w:rsid w:val="000E31CD"/>
    <w:rsid w:val="000E34C3"/>
    <w:rsid w:val="000E3D92"/>
    <w:rsid w:val="000E3F4C"/>
    <w:rsid w:val="000E4051"/>
    <w:rsid w:val="000E4119"/>
    <w:rsid w:val="000E4BC8"/>
    <w:rsid w:val="000E51B5"/>
    <w:rsid w:val="000E52AD"/>
    <w:rsid w:val="000E5DA0"/>
    <w:rsid w:val="000E6EC1"/>
    <w:rsid w:val="000E70B7"/>
    <w:rsid w:val="000E7330"/>
    <w:rsid w:val="000E7D6E"/>
    <w:rsid w:val="000F02CD"/>
    <w:rsid w:val="000F0610"/>
    <w:rsid w:val="000F06ED"/>
    <w:rsid w:val="000F0B6E"/>
    <w:rsid w:val="000F15A6"/>
    <w:rsid w:val="000F2079"/>
    <w:rsid w:val="000F23F2"/>
    <w:rsid w:val="000F26B6"/>
    <w:rsid w:val="000F2CB3"/>
    <w:rsid w:val="000F3EAB"/>
    <w:rsid w:val="000F4AC4"/>
    <w:rsid w:val="000F52BA"/>
    <w:rsid w:val="000F5470"/>
    <w:rsid w:val="000F553A"/>
    <w:rsid w:val="000F5B30"/>
    <w:rsid w:val="000F5B9C"/>
    <w:rsid w:val="000F6396"/>
    <w:rsid w:val="000F6451"/>
    <w:rsid w:val="000F6655"/>
    <w:rsid w:val="000F6712"/>
    <w:rsid w:val="000F6A08"/>
    <w:rsid w:val="000F7640"/>
    <w:rsid w:val="000F76F2"/>
    <w:rsid w:val="000F7DC5"/>
    <w:rsid w:val="00100400"/>
    <w:rsid w:val="00100F1B"/>
    <w:rsid w:val="00100F92"/>
    <w:rsid w:val="00101BDF"/>
    <w:rsid w:val="00101DB8"/>
    <w:rsid w:val="0010217C"/>
    <w:rsid w:val="00102789"/>
    <w:rsid w:val="00102950"/>
    <w:rsid w:val="001029F1"/>
    <w:rsid w:val="00102B0B"/>
    <w:rsid w:val="00102F02"/>
    <w:rsid w:val="00103A4F"/>
    <w:rsid w:val="0010429B"/>
    <w:rsid w:val="00104392"/>
    <w:rsid w:val="0010562B"/>
    <w:rsid w:val="0010608B"/>
    <w:rsid w:val="00106BF7"/>
    <w:rsid w:val="00107C85"/>
    <w:rsid w:val="001104AD"/>
    <w:rsid w:val="001107CD"/>
    <w:rsid w:val="001108C7"/>
    <w:rsid w:val="00110C75"/>
    <w:rsid w:val="001110F7"/>
    <w:rsid w:val="001114DF"/>
    <w:rsid w:val="001116AC"/>
    <w:rsid w:val="00112126"/>
    <w:rsid w:val="0011238E"/>
    <w:rsid w:val="001127EA"/>
    <w:rsid w:val="00112C3F"/>
    <w:rsid w:val="001130DC"/>
    <w:rsid w:val="00113539"/>
    <w:rsid w:val="00113733"/>
    <w:rsid w:val="00114284"/>
    <w:rsid w:val="001150FC"/>
    <w:rsid w:val="001154B9"/>
    <w:rsid w:val="00115BC8"/>
    <w:rsid w:val="00115EFA"/>
    <w:rsid w:val="00115FDB"/>
    <w:rsid w:val="001168BD"/>
    <w:rsid w:val="00116F8A"/>
    <w:rsid w:val="0011766C"/>
    <w:rsid w:val="001179D6"/>
    <w:rsid w:val="0012076E"/>
    <w:rsid w:val="001212C7"/>
    <w:rsid w:val="00121531"/>
    <w:rsid w:val="001215CC"/>
    <w:rsid w:val="0012163D"/>
    <w:rsid w:val="00121D26"/>
    <w:rsid w:val="00122210"/>
    <w:rsid w:val="00122215"/>
    <w:rsid w:val="001224F7"/>
    <w:rsid w:val="001236C0"/>
    <w:rsid w:val="00123876"/>
    <w:rsid w:val="001241EE"/>
    <w:rsid w:val="00124586"/>
    <w:rsid w:val="00125EE0"/>
    <w:rsid w:val="0012621B"/>
    <w:rsid w:val="001265B4"/>
    <w:rsid w:val="00126A64"/>
    <w:rsid w:val="001274F9"/>
    <w:rsid w:val="00127573"/>
    <w:rsid w:val="00127A56"/>
    <w:rsid w:val="00127AEA"/>
    <w:rsid w:val="00130016"/>
    <w:rsid w:val="00130360"/>
    <w:rsid w:val="00130AB9"/>
    <w:rsid w:val="001316C1"/>
    <w:rsid w:val="00131C73"/>
    <w:rsid w:val="00131D76"/>
    <w:rsid w:val="001327E6"/>
    <w:rsid w:val="001327EF"/>
    <w:rsid w:val="00132AC6"/>
    <w:rsid w:val="00132CB3"/>
    <w:rsid w:val="00132F02"/>
    <w:rsid w:val="00133324"/>
    <w:rsid w:val="00133CF2"/>
    <w:rsid w:val="00133FB8"/>
    <w:rsid w:val="00134097"/>
    <w:rsid w:val="001342CA"/>
    <w:rsid w:val="00134A8E"/>
    <w:rsid w:val="00134B53"/>
    <w:rsid w:val="00134CF4"/>
    <w:rsid w:val="001352BA"/>
    <w:rsid w:val="00135392"/>
    <w:rsid w:val="00135894"/>
    <w:rsid w:val="00135CF6"/>
    <w:rsid w:val="00135D4D"/>
    <w:rsid w:val="00136609"/>
    <w:rsid w:val="00136937"/>
    <w:rsid w:val="00136A54"/>
    <w:rsid w:val="00136ACC"/>
    <w:rsid w:val="00137059"/>
    <w:rsid w:val="0013748A"/>
    <w:rsid w:val="00137BE0"/>
    <w:rsid w:val="001400CC"/>
    <w:rsid w:val="00140BC5"/>
    <w:rsid w:val="00141140"/>
    <w:rsid w:val="001411CE"/>
    <w:rsid w:val="0014158F"/>
    <w:rsid w:val="00141DDA"/>
    <w:rsid w:val="00142627"/>
    <w:rsid w:val="0014266E"/>
    <w:rsid w:val="00142DE4"/>
    <w:rsid w:val="00143859"/>
    <w:rsid w:val="001439FA"/>
    <w:rsid w:val="00143C28"/>
    <w:rsid w:val="00144001"/>
    <w:rsid w:val="0014415D"/>
    <w:rsid w:val="001445CF"/>
    <w:rsid w:val="00144F14"/>
    <w:rsid w:val="001452A7"/>
    <w:rsid w:val="001463A1"/>
    <w:rsid w:val="001465D4"/>
    <w:rsid w:val="00146CCB"/>
    <w:rsid w:val="0014707E"/>
    <w:rsid w:val="00150691"/>
    <w:rsid w:val="00150B9F"/>
    <w:rsid w:val="0015105E"/>
    <w:rsid w:val="0015133B"/>
    <w:rsid w:val="0015149B"/>
    <w:rsid w:val="001518CB"/>
    <w:rsid w:val="00151BDB"/>
    <w:rsid w:val="00151D72"/>
    <w:rsid w:val="00151F30"/>
    <w:rsid w:val="0015278A"/>
    <w:rsid w:val="001529A3"/>
    <w:rsid w:val="00152B91"/>
    <w:rsid w:val="00154040"/>
    <w:rsid w:val="0015438F"/>
    <w:rsid w:val="0015443F"/>
    <w:rsid w:val="00154489"/>
    <w:rsid w:val="001554FF"/>
    <w:rsid w:val="0015562C"/>
    <w:rsid w:val="00155E3B"/>
    <w:rsid w:val="00156082"/>
    <w:rsid w:val="00156344"/>
    <w:rsid w:val="00156C82"/>
    <w:rsid w:val="001573ED"/>
    <w:rsid w:val="0016061E"/>
    <w:rsid w:val="00160C1D"/>
    <w:rsid w:val="0016137F"/>
    <w:rsid w:val="00162001"/>
    <w:rsid w:val="001626EB"/>
    <w:rsid w:val="00162B35"/>
    <w:rsid w:val="001633F5"/>
    <w:rsid w:val="0016354C"/>
    <w:rsid w:val="00163C13"/>
    <w:rsid w:val="00164651"/>
    <w:rsid w:val="00164B8D"/>
    <w:rsid w:val="0016509B"/>
    <w:rsid w:val="00165565"/>
    <w:rsid w:val="0016581F"/>
    <w:rsid w:val="00165F7F"/>
    <w:rsid w:val="0016673D"/>
    <w:rsid w:val="00166A56"/>
    <w:rsid w:val="00167486"/>
    <w:rsid w:val="00167DA4"/>
    <w:rsid w:val="001700D3"/>
    <w:rsid w:val="001704B3"/>
    <w:rsid w:val="00170654"/>
    <w:rsid w:val="00170BED"/>
    <w:rsid w:val="00170D08"/>
    <w:rsid w:val="001714EF"/>
    <w:rsid w:val="00171FA6"/>
    <w:rsid w:val="0017282A"/>
    <w:rsid w:val="00173051"/>
    <w:rsid w:val="00174295"/>
    <w:rsid w:val="00174893"/>
    <w:rsid w:val="00174AA6"/>
    <w:rsid w:val="00176A30"/>
    <w:rsid w:val="00176E32"/>
    <w:rsid w:val="00177295"/>
    <w:rsid w:val="001772D5"/>
    <w:rsid w:val="001778BE"/>
    <w:rsid w:val="00177DCE"/>
    <w:rsid w:val="00181199"/>
    <w:rsid w:val="0018134B"/>
    <w:rsid w:val="001815A2"/>
    <w:rsid w:val="001819AC"/>
    <w:rsid w:val="00181DE0"/>
    <w:rsid w:val="001823A7"/>
    <w:rsid w:val="001826D5"/>
    <w:rsid w:val="00182C98"/>
    <w:rsid w:val="00183270"/>
    <w:rsid w:val="00183651"/>
    <w:rsid w:val="0018373D"/>
    <w:rsid w:val="00184045"/>
    <w:rsid w:val="00184336"/>
    <w:rsid w:val="0018444B"/>
    <w:rsid w:val="00184619"/>
    <w:rsid w:val="00184FB2"/>
    <w:rsid w:val="00185EE8"/>
    <w:rsid w:val="00186232"/>
    <w:rsid w:val="00186CCE"/>
    <w:rsid w:val="00186D16"/>
    <w:rsid w:val="0018744E"/>
    <w:rsid w:val="0018772F"/>
    <w:rsid w:val="00187D91"/>
    <w:rsid w:val="001900C6"/>
    <w:rsid w:val="00190349"/>
    <w:rsid w:val="001903FD"/>
    <w:rsid w:val="00190BA9"/>
    <w:rsid w:val="00190C11"/>
    <w:rsid w:val="00190F1D"/>
    <w:rsid w:val="00191113"/>
    <w:rsid w:val="00191EC1"/>
    <w:rsid w:val="001929BE"/>
    <w:rsid w:val="00192A60"/>
    <w:rsid w:val="0019349F"/>
    <w:rsid w:val="00193C82"/>
    <w:rsid w:val="0019473D"/>
    <w:rsid w:val="00194C46"/>
    <w:rsid w:val="00195560"/>
    <w:rsid w:val="00195D77"/>
    <w:rsid w:val="00195E3D"/>
    <w:rsid w:val="0019633F"/>
    <w:rsid w:val="00196791"/>
    <w:rsid w:val="00196B99"/>
    <w:rsid w:val="001977F3"/>
    <w:rsid w:val="001A0201"/>
    <w:rsid w:val="001A12F9"/>
    <w:rsid w:val="001A1C36"/>
    <w:rsid w:val="001A1D16"/>
    <w:rsid w:val="001A2588"/>
    <w:rsid w:val="001A2DEB"/>
    <w:rsid w:val="001A2E50"/>
    <w:rsid w:val="001A2F96"/>
    <w:rsid w:val="001A3CA1"/>
    <w:rsid w:val="001A42DD"/>
    <w:rsid w:val="001A4C87"/>
    <w:rsid w:val="001A4EE8"/>
    <w:rsid w:val="001A5566"/>
    <w:rsid w:val="001A5E9A"/>
    <w:rsid w:val="001A64D9"/>
    <w:rsid w:val="001A663B"/>
    <w:rsid w:val="001A66E9"/>
    <w:rsid w:val="001A6969"/>
    <w:rsid w:val="001A69B2"/>
    <w:rsid w:val="001A776D"/>
    <w:rsid w:val="001B001D"/>
    <w:rsid w:val="001B005B"/>
    <w:rsid w:val="001B0E1C"/>
    <w:rsid w:val="001B126F"/>
    <w:rsid w:val="001B1FC4"/>
    <w:rsid w:val="001B261F"/>
    <w:rsid w:val="001B2E38"/>
    <w:rsid w:val="001B2FDB"/>
    <w:rsid w:val="001B2FE8"/>
    <w:rsid w:val="001B319E"/>
    <w:rsid w:val="001B35A6"/>
    <w:rsid w:val="001B385F"/>
    <w:rsid w:val="001B3FC8"/>
    <w:rsid w:val="001B4009"/>
    <w:rsid w:val="001B40FF"/>
    <w:rsid w:val="001B414D"/>
    <w:rsid w:val="001B484E"/>
    <w:rsid w:val="001B615D"/>
    <w:rsid w:val="001B6606"/>
    <w:rsid w:val="001B6A2B"/>
    <w:rsid w:val="001B6BBD"/>
    <w:rsid w:val="001B6DB1"/>
    <w:rsid w:val="001B6F41"/>
    <w:rsid w:val="001B75A2"/>
    <w:rsid w:val="001C0241"/>
    <w:rsid w:val="001C0704"/>
    <w:rsid w:val="001C076A"/>
    <w:rsid w:val="001C13C6"/>
    <w:rsid w:val="001C1FBC"/>
    <w:rsid w:val="001C254B"/>
    <w:rsid w:val="001C2C44"/>
    <w:rsid w:val="001C33FD"/>
    <w:rsid w:val="001C39B3"/>
    <w:rsid w:val="001C414D"/>
    <w:rsid w:val="001C4769"/>
    <w:rsid w:val="001C4DD5"/>
    <w:rsid w:val="001C4FC0"/>
    <w:rsid w:val="001C51D3"/>
    <w:rsid w:val="001C5F63"/>
    <w:rsid w:val="001C6CC0"/>
    <w:rsid w:val="001C747C"/>
    <w:rsid w:val="001C7750"/>
    <w:rsid w:val="001C7973"/>
    <w:rsid w:val="001D0350"/>
    <w:rsid w:val="001D0787"/>
    <w:rsid w:val="001D0927"/>
    <w:rsid w:val="001D095F"/>
    <w:rsid w:val="001D0C55"/>
    <w:rsid w:val="001D1235"/>
    <w:rsid w:val="001D1A89"/>
    <w:rsid w:val="001D1C98"/>
    <w:rsid w:val="001D1DAC"/>
    <w:rsid w:val="001D1FF2"/>
    <w:rsid w:val="001D21E7"/>
    <w:rsid w:val="001D289E"/>
    <w:rsid w:val="001D3165"/>
    <w:rsid w:val="001D3AD3"/>
    <w:rsid w:val="001D3C13"/>
    <w:rsid w:val="001D40C9"/>
    <w:rsid w:val="001D4A3C"/>
    <w:rsid w:val="001D4C77"/>
    <w:rsid w:val="001D4FEF"/>
    <w:rsid w:val="001D5087"/>
    <w:rsid w:val="001D5930"/>
    <w:rsid w:val="001D6B42"/>
    <w:rsid w:val="001D6FBC"/>
    <w:rsid w:val="001D75AA"/>
    <w:rsid w:val="001E0A6F"/>
    <w:rsid w:val="001E0E7E"/>
    <w:rsid w:val="001E0F3E"/>
    <w:rsid w:val="001E1F57"/>
    <w:rsid w:val="001E20DD"/>
    <w:rsid w:val="001E26F6"/>
    <w:rsid w:val="001E29D5"/>
    <w:rsid w:val="001E2F3B"/>
    <w:rsid w:val="001E3503"/>
    <w:rsid w:val="001E3604"/>
    <w:rsid w:val="001E45FE"/>
    <w:rsid w:val="001E46B9"/>
    <w:rsid w:val="001E4ED1"/>
    <w:rsid w:val="001E519B"/>
    <w:rsid w:val="001E558A"/>
    <w:rsid w:val="001E596F"/>
    <w:rsid w:val="001E5980"/>
    <w:rsid w:val="001E6443"/>
    <w:rsid w:val="001E69C8"/>
    <w:rsid w:val="001E74BC"/>
    <w:rsid w:val="001F0496"/>
    <w:rsid w:val="001F06F9"/>
    <w:rsid w:val="001F083B"/>
    <w:rsid w:val="001F0DD9"/>
    <w:rsid w:val="001F175F"/>
    <w:rsid w:val="001F1902"/>
    <w:rsid w:val="001F1972"/>
    <w:rsid w:val="001F2028"/>
    <w:rsid w:val="001F3083"/>
    <w:rsid w:val="001F30DC"/>
    <w:rsid w:val="001F3396"/>
    <w:rsid w:val="001F3494"/>
    <w:rsid w:val="001F3857"/>
    <w:rsid w:val="001F38C4"/>
    <w:rsid w:val="001F4374"/>
    <w:rsid w:val="001F43A1"/>
    <w:rsid w:val="001F463D"/>
    <w:rsid w:val="001F4A9C"/>
    <w:rsid w:val="001F4BB2"/>
    <w:rsid w:val="001F4C44"/>
    <w:rsid w:val="001F5D25"/>
    <w:rsid w:val="001F6157"/>
    <w:rsid w:val="001F6449"/>
    <w:rsid w:val="001F665E"/>
    <w:rsid w:val="001F7297"/>
    <w:rsid w:val="001F7411"/>
    <w:rsid w:val="001F77FE"/>
    <w:rsid w:val="002002E4"/>
    <w:rsid w:val="002003B4"/>
    <w:rsid w:val="00200833"/>
    <w:rsid w:val="00200BCD"/>
    <w:rsid w:val="00200D20"/>
    <w:rsid w:val="00200D6C"/>
    <w:rsid w:val="002012DD"/>
    <w:rsid w:val="00201D40"/>
    <w:rsid w:val="002020FD"/>
    <w:rsid w:val="0020244F"/>
    <w:rsid w:val="00202AD6"/>
    <w:rsid w:val="00203D76"/>
    <w:rsid w:val="002041E3"/>
    <w:rsid w:val="0020430A"/>
    <w:rsid w:val="002043B8"/>
    <w:rsid w:val="0020484F"/>
    <w:rsid w:val="00204D25"/>
    <w:rsid w:val="00205270"/>
    <w:rsid w:val="0020531C"/>
    <w:rsid w:val="0020597C"/>
    <w:rsid w:val="002067BA"/>
    <w:rsid w:val="00206848"/>
    <w:rsid w:val="00206CF1"/>
    <w:rsid w:val="0020778E"/>
    <w:rsid w:val="002102E8"/>
    <w:rsid w:val="0021069D"/>
    <w:rsid w:val="00211699"/>
    <w:rsid w:val="002122EB"/>
    <w:rsid w:val="00212AF3"/>
    <w:rsid w:val="00213638"/>
    <w:rsid w:val="00214093"/>
    <w:rsid w:val="002144EA"/>
    <w:rsid w:val="00214D14"/>
    <w:rsid w:val="00214E9E"/>
    <w:rsid w:val="00214F81"/>
    <w:rsid w:val="00215B81"/>
    <w:rsid w:val="00215CB3"/>
    <w:rsid w:val="00216132"/>
    <w:rsid w:val="0021624B"/>
    <w:rsid w:val="0021722B"/>
    <w:rsid w:val="0022113B"/>
    <w:rsid w:val="0022165C"/>
    <w:rsid w:val="0022184B"/>
    <w:rsid w:val="0022198D"/>
    <w:rsid w:val="00222135"/>
    <w:rsid w:val="002221F0"/>
    <w:rsid w:val="00222BEA"/>
    <w:rsid w:val="00222CB0"/>
    <w:rsid w:val="00222E75"/>
    <w:rsid w:val="00223438"/>
    <w:rsid w:val="00223C8D"/>
    <w:rsid w:val="0022448C"/>
    <w:rsid w:val="00224734"/>
    <w:rsid w:val="002252F2"/>
    <w:rsid w:val="0022542F"/>
    <w:rsid w:val="002258C4"/>
    <w:rsid w:val="0022645E"/>
    <w:rsid w:val="00226D9B"/>
    <w:rsid w:val="00227AC5"/>
    <w:rsid w:val="00227C1E"/>
    <w:rsid w:val="002300C1"/>
    <w:rsid w:val="002303E1"/>
    <w:rsid w:val="00230CB6"/>
    <w:rsid w:val="00231F52"/>
    <w:rsid w:val="00232392"/>
    <w:rsid w:val="0023275A"/>
    <w:rsid w:val="002327D9"/>
    <w:rsid w:val="00232B1C"/>
    <w:rsid w:val="00233611"/>
    <w:rsid w:val="00233AB9"/>
    <w:rsid w:val="0023425A"/>
    <w:rsid w:val="00234351"/>
    <w:rsid w:val="0023557F"/>
    <w:rsid w:val="00235701"/>
    <w:rsid w:val="00235743"/>
    <w:rsid w:val="00235A4E"/>
    <w:rsid w:val="00235B82"/>
    <w:rsid w:val="00235CF1"/>
    <w:rsid w:val="00236340"/>
    <w:rsid w:val="00236666"/>
    <w:rsid w:val="002367F6"/>
    <w:rsid w:val="00236B7F"/>
    <w:rsid w:val="002372F9"/>
    <w:rsid w:val="00237633"/>
    <w:rsid w:val="00237750"/>
    <w:rsid w:val="00237A11"/>
    <w:rsid w:val="00237AB1"/>
    <w:rsid w:val="00237E7A"/>
    <w:rsid w:val="002404F6"/>
    <w:rsid w:val="00240861"/>
    <w:rsid w:val="00241395"/>
    <w:rsid w:val="00241576"/>
    <w:rsid w:val="002421D4"/>
    <w:rsid w:val="00242796"/>
    <w:rsid w:val="002427E7"/>
    <w:rsid w:val="0024288E"/>
    <w:rsid w:val="00242F84"/>
    <w:rsid w:val="002434A1"/>
    <w:rsid w:val="002440AC"/>
    <w:rsid w:val="002449CE"/>
    <w:rsid w:val="00245558"/>
    <w:rsid w:val="002456F5"/>
    <w:rsid w:val="0024598C"/>
    <w:rsid w:val="00245BEC"/>
    <w:rsid w:val="002460C6"/>
    <w:rsid w:val="00246EA4"/>
    <w:rsid w:val="0024720B"/>
    <w:rsid w:val="00250460"/>
    <w:rsid w:val="002504AB"/>
    <w:rsid w:val="002511C0"/>
    <w:rsid w:val="00251B17"/>
    <w:rsid w:val="00252168"/>
    <w:rsid w:val="00252277"/>
    <w:rsid w:val="00252EF0"/>
    <w:rsid w:val="002532DC"/>
    <w:rsid w:val="00253F27"/>
    <w:rsid w:val="0025507D"/>
    <w:rsid w:val="002562A3"/>
    <w:rsid w:val="0025656C"/>
    <w:rsid w:val="00256BAA"/>
    <w:rsid w:val="00256BD2"/>
    <w:rsid w:val="002574DF"/>
    <w:rsid w:val="00257684"/>
    <w:rsid w:val="00257900"/>
    <w:rsid w:val="00257FA4"/>
    <w:rsid w:val="00257FD2"/>
    <w:rsid w:val="00261F01"/>
    <w:rsid w:val="0026338A"/>
    <w:rsid w:val="00264081"/>
    <w:rsid w:val="00264882"/>
    <w:rsid w:val="00264F5D"/>
    <w:rsid w:val="0026569A"/>
    <w:rsid w:val="002656EB"/>
    <w:rsid w:val="0026585A"/>
    <w:rsid w:val="002658C5"/>
    <w:rsid w:val="00265AAA"/>
    <w:rsid w:val="00266365"/>
    <w:rsid w:val="0026689C"/>
    <w:rsid w:val="00267191"/>
    <w:rsid w:val="0026748E"/>
    <w:rsid w:val="0026765A"/>
    <w:rsid w:val="00267BDD"/>
    <w:rsid w:val="00267DC2"/>
    <w:rsid w:val="0027000A"/>
    <w:rsid w:val="00270042"/>
    <w:rsid w:val="002702D2"/>
    <w:rsid w:val="002703F4"/>
    <w:rsid w:val="00270D06"/>
    <w:rsid w:val="00270E4B"/>
    <w:rsid w:val="00271147"/>
    <w:rsid w:val="002715D3"/>
    <w:rsid w:val="00271D58"/>
    <w:rsid w:val="00271FAB"/>
    <w:rsid w:val="0027264B"/>
    <w:rsid w:val="002726A3"/>
    <w:rsid w:val="002727DA"/>
    <w:rsid w:val="002732A3"/>
    <w:rsid w:val="002738A0"/>
    <w:rsid w:val="0027427C"/>
    <w:rsid w:val="002743C4"/>
    <w:rsid w:val="00274D50"/>
    <w:rsid w:val="00275106"/>
    <w:rsid w:val="00276DCD"/>
    <w:rsid w:val="00276FAE"/>
    <w:rsid w:val="00277848"/>
    <w:rsid w:val="00277A3D"/>
    <w:rsid w:val="00277F4F"/>
    <w:rsid w:val="00280A8D"/>
    <w:rsid w:val="00281421"/>
    <w:rsid w:val="002814B3"/>
    <w:rsid w:val="00281644"/>
    <w:rsid w:val="00281A22"/>
    <w:rsid w:val="00281E3A"/>
    <w:rsid w:val="00283803"/>
    <w:rsid w:val="002838B7"/>
    <w:rsid w:val="0028392E"/>
    <w:rsid w:val="00283C0C"/>
    <w:rsid w:val="00283D03"/>
    <w:rsid w:val="00283E99"/>
    <w:rsid w:val="00283F8F"/>
    <w:rsid w:val="002845EA"/>
    <w:rsid w:val="00284A8E"/>
    <w:rsid w:val="00285A62"/>
    <w:rsid w:val="0028660E"/>
    <w:rsid w:val="0028664A"/>
    <w:rsid w:val="00286A6A"/>
    <w:rsid w:val="00286C81"/>
    <w:rsid w:val="00287436"/>
    <w:rsid w:val="00290AD1"/>
    <w:rsid w:val="00290E83"/>
    <w:rsid w:val="002915EF"/>
    <w:rsid w:val="00291D77"/>
    <w:rsid w:val="00291FA9"/>
    <w:rsid w:val="00291FEF"/>
    <w:rsid w:val="002922F5"/>
    <w:rsid w:val="00292856"/>
    <w:rsid w:val="00292C22"/>
    <w:rsid w:val="00293C5A"/>
    <w:rsid w:val="00293EF6"/>
    <w:rsid w:val="00294584"/>
    <w:rsid w:val="00295191"/>
    <w:rsid w:val="00295C30"/>
    <w:rsid w:val="00296022"/>
    <w:rsid w:val="00296C7A"/>
    <w:rsid w:val="00296E86"/>
    <w:rsid w:val="002970F7"/>
    <w:rsid w:val="002979E5"/>
    <w:rsid w:val="002A03CC"/>
    <w:rsid w:val="002A0467"/>
    <w:rsid w:val="002A0C7F"/>
    <w:rsid w:val="002A0E8D"/>
    <w:rsid w:val="002A10F5"/>
    <w:rsid w:val="002A1A94"/>
    <w:rsid w:val="002A2027"/>
    <w:rsid w:val="002A2092"/>
    <w:rsid w:val="002A23DE"/>
    <w:rsid w:val="002A260F"/>
    <w:rsid w:val="002A34F9"/>
    <w:rsid w:val="002A458B"/>
    <w:rsid w:val="002A46CA"/>
    <w:rsid w:val="002A473E"/>
    <w:rsid w:val="002A476C"/>
    <w:rsid w:val="002A4A17"/>
    <w:rsid w:val="002A4FC6"/>
    <w:rsid w:val="002A500B"/>
    <w:rsid w:val="002A5838"/>
    <w:rsid w:val="002A5B7D"/>
    <w:rsid w:val="002A6028"/>
    <w:rsid w:val="002A651B"/>
    <w:rsid w:val="002A6877"/>
    <w:rsid w:val="002A764B"/>
    <w:rsid w:val="002A7DC4"/>
    <w:rsid w:val="002B0483"/>
    <w:rsid w:val="002B050E"/>
    <w:rsid w:val="002B09BB"/>
    <w:rsid w:val="002B1053"/>
    <w:rsid w:val="002B1322"/>
    <w:rsid w:val="002B1CC7"/>
    <w:rsid w:val="002B1FCA"/>
    <w:rsid w:val="002B20D3"/>
    <w:rsid w:val="002B21F0"/>
    <w:rsid w:val="002B222F"/>
    <w:rsid w:val="002B2266"/>
    <w:rsid w:val="002B229C"/>
    <w:rsid w:val="002B29F9"/>
    <w:rsid w:val="002B3B60"/>
    <w:rsid w:val="002B3DC7"/>
    <w:rsid w:val="002B3E6D"/>
    <w:rsid w:val="002B495C"/>
    <w:rsid w:val="002B5078"/>
    <w:rsid w:val="002B51B1"/>
    <w:rsid w:val="002B53E3"/>
    <w:rsid w:val="002B5C2F"/>
    <w:rsid w:val="002B5F3F"/>
    <w:rsid w:val="002B61F3"/>
    <w:rsid w:val="002B6B83"/>
    <w:rsid w:val="002B7DA9"/>
    <w:rsid w:val="002C008B"/>
    <w:rsid w:val="002C06C1"/>
    <w:rsid w:val="002C08E0"/>
    <w:rsid w:val="002C1919"/>
    <w:rsid w:val="002C19F6"/>
    <w:rsid w:val="002C2037"/>
    <w:rsid w:val="002C2EA5"/>
    <w:rsid w:val="002C2FBB"/>
    <w:rsid w:val="002C36BF"/>
    <w:rsid w:val="002C3BE6"/>
    <w:rsid w:val="002C48E5"/>
    <w:rsid w:val="002C4A81"/>
    <w:rsid w:val="002C4F6A"/>
    <w:rsid w:val="002C5438"/>
    <w:rsid w:val="002C54CF"/>
    <w:rsid w:val="002C5963"/>
    <w:rsid w:val="002C5B99"/>
    <w:rsid w:val="002C6B7B"/>
    <w:rsid w:val="002C6E44"/>
    <w:rsid w:val="002C7425"/>
    <w:rsid w:val="002C7553"/>
    <w:rsid w:val="002C7570"/>
    <w:rsid w:val="002C795B"/>
    <w:rsid w:val="002C7A93"/>
    <w:rsid w:val="002D0BB0"/>
    <w:rsid w:val="002D119A"/>
    <w:rsid w:val="002D14DE"/>
    <w:rsid w:val="002D15FF"/>
    <w:rsid w:val="002D16C8"/>
    <w:rsid w:val="002D1E4E"/>
    <w:rsid w:val="002D20B2"/>
    <w:rsid w:val="002D2176"/>
    <w:rsid w:val="002D24D9"/>
    <w:rsid w:val="002D264C"/>
    <w:rsid w:val="002D2FAF"/>
    <w:rsid w:val="002D450F"/>
    <w:rsid w:val="002D489F"/>
    <w:rsid w:val="002D4974"/>
    <w:rsid w:val="002D6930"/>
    <w:rsid w:val="002D69D4"/>
    <w:rsid w:val="002D6DFB"/>
    <w:rsid w:val="002D6F09"/>
    <w:rsid w:val="002D796F"/>
    <w:rsid w:val="002E09C2"/>
    <w:rsid w:val="002E0AFB"/>
    <w:rsid w:val="002E10B5"/>
    <w:rsid w:val="002E2332"/>
    <w:rsid w:val="002E252E"/>
    <w:rsid w:val="002E2CD1"/>
    <w:rsid w:val="002E34BC"/>
    <w:rsid w:val="002E3AF6"/>
    <w:rsid w:val="002E3BB9"/>
    <w:rsid w:val="002E409E"/>
    <w:rsid w:val="002E41E4"/>
    <w:rsid w:val="002E4B5D"/>
    <w:rsid w:val="002E4C9A"/>
    <w:rsid w:val="002E4D3A"/>
    <w:rsid w:val="002E5572"/>
    <w:rsid w:val="002E58C7"/>
    <w:rsid w:val="002E5C72"/>
    <w:rsid w:val="002E6282"/>
    <w:rsid w:val="002E67E1"/>
    <w:rsid w:val="002E6C3B"/>
    <w:rsid w:val="002E7074"/>
    <w:rsid w:val="002E742E"/>
    <w:rsid w:val="002E7930"/>
    <w:rsid w:val="002E7E9D"/>
    <w:rsid w:val="002F0600"/>
    <w:rsid w:val="002F0C36"/>
    <w:rsid w:val="002F21CE"/>
    <w:rsid w:val="002F2651"/>
    <w:rsid w:val="002F2A7D"/>
    <w:rsid w:val="002F372A"/>
    <w:rsid w:val="002F4378"/>
    <w:rsid w:val="002F45BF"/>
    <w:rsid w:val="002F4950"/>
    <w:rsid w:val="002F4D03"/>
    <w:rsid w:val="002F63CA"/>
    <w:rsid w:val="002F6483"/>
    <w:rsid w:val="002F666D"/>
    <w:rsid w:val="002F69C5"/>
    <w:rsid w:val="002F7499"/>
    <w:rsid w:val="002F74D2"/>
    <w:rsid w:val="00300514"/>
    <w:rsid w:val="003006D4"/>
    <w:rsid w:val="00300C59"/>
    <w:rsid w:val="00301233"/>
    <w:rsid w:val="00301E76"/>
    <w:rsid w:val="00301F40"/>
    <w:rsid w:val="00302BFB"/>
    <w:rsid w:val="00302F4F"/>
    <w:rsid w:val="00302F84"/>
    <w:rsid w:val="0030367B"/>
    <w:rsid w:val="00303F9B"/>
    <w:rsid w:val="00305510"/>
    <w:rsid w:val="0030572D"/>
    <w:rsid w:val="0030572F"/>
    <w:rsid w:val="00305F1F"/>
    <w:rsid w:val="00306D78"/>
    <w:rsid w:val="00306E65"/>
    <w:rsid w:val="00307C97"/>
    <w:rsid w:val="00310759"/>
    <w:rsid w:val="003107E9"/>
    <w:rsid w:val="00310E44"/>
    <w:rsid w:val="00310EBA"/>
    <w:rsid w:val="00310EF2"/>
    <w:rsid w:val="0031119F"/>
    <w:rsid w:val="003111A4"/>
    <w:rsid w:val="003116EA"/>
    <w:rsid w:val="00311999"/>
    <w:rsid w:val="00311A81"/>
    <w:rsid w:val="00311CE8"/>
    <w:rsid w:val="003121B7"/>
    <w:rsid w:val="003125C1"/>
    <w:rsid w:val="00312631"/>
    <w:rsid w:val="0031449D"/>
    <w:rsid w:val="0031451C"/>
    <w:rsid w:val="00315BF3"/>
    <w:rsid w:val="00315DEA"/>
    <w:rsid w:val="00315FE5"/>
    <w:rsid w:val="0031625A"/>
    <w:rsid w:val="003163DC"/>
    <w:rsid w:val="00316A38"/>
    <w:rsid w:val="003176A5"/>
    <w:rsid w:val="00317790"/>
    <w:rsid w:val="00317C13"/>
    <w:rsid w:val="00317DA4"/>
    <w:rsid w:val="00317F22"/>
    <w:rsid w:val="00320202"/>
    <w:rsid w:val="00321278"/>
    <w:rsid w:val="00321993"/>
    <w:rsid w:val="00322699"/>
    <w:rsid w:val="00322D6C"/>
    <w:rsid w:val="00322EA3"/>
    <w:rsid w:val="003230F0"/>
    <w:rsid w:val="00323775"/>
    <w:rsid w:val="003238EB"/>
    <w:rsid w:val="00323C00"/>
    <w:rsid w:val="00323CBF"/>
    <w:rsid w:val="00324C27"/>
    <w:rsid w:val="00324FDD"/>
    <w:rsid w:val="0032668F"/>
    <w:rsid w:val="00326CCB"/>
    <w:rsid w:val="00330A90"/>
    <w:rsid w:val="00331231"/>
    <w:rsid w:val="003317A6"/>
    <w:rsid w:val="00331DF1"/>
    <w:rsid w:val="0033287B"/>
    <w:rsid w:val="00332F28"/>
    <w:rsid w:val="00333886"/>
    <w:rsid w:val="00333BAC"/>
    <w:rsid w:val="00334073"/>
    <w:rsid w:val="00334B33"/>
    <w:rsid w:val="00334F39"/>
    <w:rsid w:val="003350FE"/>
    <w:rsid w:val="0033522F"/>
    <w:rsid w:val="003352FA"/>
    <w:rsid w:val="00335344"/>
    <w:rsid w:val="003353B0"/>
    <w:rsid w:val="00335DE7"/>
    <w:rsid w:val="003362F0"/>
    <w:rsid w:val="003364CE"/>
    <w:rsid w:val="00336DFC"/>
    <w:rsid w:val="00337228"/>
    <w:rsid w:val="00337B0B"/>
    <w:rsid w:val="00337FB3"/>
    <w:rsid w:val="00340361"/>
    <w:rsid w:val="0034042F"/>
    <w:rsid w:val="003407C1"/>
    <w:rsid w:val="00340D20"/>
    <w:rsid w:val="00340F38"/>
    <w:rsid w:val="00341CBB"/>
    <w:rsid w:val="00342002"/>
    <w:rsid w:val="003420AD"/>
    <w:rsid w:val="00342D10"/>
    <w:rsid w:val="00342E26"/>
    <w:rsid w:val="00343335"/>
    <w:rsid w:val="00343D14"/>
    <w:rsid w:val="003440E3"/>
    <w:rsid w:val="00344526"/>
    <w:rsid w:val="00344709"/>
    <w:rsid w:val="003453A3"/>
    <w:rsid w:val="00345523"/>
    <w:rsid w:val="00345A1D"/>
    <w:rsid w:val="00345D88"/>
    <w:rsid w:val="00345FFF"/>
    <w:rsid w:val="003460B6"/>
    <w:rsid w:val="00346975"/>
    <w:rsid w:val="00346D60"/>
    <w:rsid w:val="00347114"/>
    <w:rsid w:val="00347518"/>
    <w:rsid w:val="0034757A"/>
    <w:rsid w:val="00347C97"/>
    <w:rsid w:val="003500FD"/>
    <w:rsid w:val="00350272"/>
    <w:rsid w:val="00350857"/>
    <w:rsid w:val="00350BCA"/>
    <w:rsid w:val="0035168A"/>
    <w:rsid w:val="00351B1A"/>
    <w:rsid w:val="00351EB4"/>
    <w:rsid w:val="003527D7"/>
    <w:rsid w:val="00352F97"/>
    <w:rsid w:val="00353388"/>
    <w:rsid w:val="003536CE"/>
    <w:rsid w:val="00353CA1"/>
    <w:rsid w:val="0035401F"/>
    <w:rsid w:val="00354677"/>
    <w:rsid w:val="00354EAC"/>
    <w:rsid w:val="00355443"/>
    <w:rsid w:val="003557D7"/>
    <w:rsid w:val="00355D7C"/>
    <w:rsid w:val="00356791"/>
    <w:rsid w:val="00356A0A"/>
    <w:rsid w:val="0035711D"/>
    <w:rsid w:val="0035715F"/>
    <w:rsid w:val="00357C63"/>
    <w:rsid w:val="00357C64"/>
    <w:rsid w:val="00357D5E"/>
    <w:rsid w:val="00357DF8"/>
    <w:rsid w:val="00360EFB"/>
    <w:rsid w:val="00360FD7"/>
    <w:rsid w:val="003617D9"/>
    <w:rsid w:val="00361B1C"/>
    <w:rsid w:val="00361D40"/>
    <w:rsid w:val="0036272B"/>
    <w:rsid w:val="00362BAC"/>
    <w:rsid w:val="0036300F"/>
    <w:rsid w:val="00363241"/>
    <w:rsid w:val="003634D2"/>
    <w:rsid w:val="003655B0"/>
    <w:rsid w:val="003659C8"/>
    <w:rsid w:val="003661DB"/>
    <w:rsid w:val="00366B55"/>
    <w:rsid w:val="003702FF"/>
    <w:rsid w:val="00370939"/>
    <w:rsid w:val="0037112A"/>
    <w:rsid w:val="00371280"/>
    <w:rsid w:val="003725DD"/>
    <w:rsid w:val="00372835"/>
    <w:rsid w:val="00372915"/>
    <w:rsid w:val="00372FB8"/>
    <w:rsid w:val="00373774"/>
    <w:rsid w:val="00374153"/>
    <w:rsid w:val="0037442D"/>
    <w:rsid w:val="003746B2"/>
    <w:rsid w:val="00374DE6"/>
    <w:rsid w:val="00374DFD"/>
    <w:rsid w:val="00375A3B"/>
    <w:rsid w:val="003768AC"/>
    <w:rsid w:val="00376F53"/>
    <w:rsid w:val="00377E89"/>
    <w:rsid w:val="00377F40"/>
    <w:rsid w:val="00380114"/>
    <w:rsid w:val="00380702"/>
    <w:rsid w:val="00380778"/>
    <w:rsid w:val="00380DD5"/>
    <w:rsid w:val="00380FCE"/>
    <w:rsid w:val="003812C1"/>
    <w:rsid w:val="00381359"/>
    <w:rsid w:val="00381E33"/>
    <w:rsid w:val="00382134"/>
    <w:rsid w:val="003826C6"/>
    <w:rsid w:val="003835A9"/>
    <w:rsid w:val="00383A34"/>
    <w:rsid w:val="00384C4F"/>
    <w:rsid w:val="003855F5"/>
    <w:rsid w:val="00385701"/>
    <w:rsid w:val="003857F2"/>
    <w:rsid w:val="00385D06"/>
    <w:rsid w:val="00386111"/>
    <w:rsid w:val="00386214"/>
    <w:rsid w:val="003865DA"/>
    <w:rsid w:val="003866D6"/>
    <w:rsid w:val="00386740"/>
    <w:rsid w:val="003867D4"/>
    <w:rsid w:val="0038687E"/>
    <w:rsid w:val="00387539"/>
    <w:rsid w:val="003875C4"/>
    <w:rsid w:val="003876F3"/>
    <w:rsid w:val="00387728"/>
    <w:rsid w:val="00387974"/>
    <w:rsid w:val="00387E27"/>
    <w:rsid w:val="003911C3"/>
    <w:rsid w:val="00391CD0"/>
    <w:rsid w:val="00393117"/>
    <w:rsid w:val="00393302"/>
    <w:rsid w:val="003938F1"/>
    <w:rsid w:val="00393D9D"/>
    <w:rsid w:val="00393E3E"/>
    <w:rsid w:val="00394465"/>
    <w:rsid w:val="00394682"/>
    <w:rsid w:val="00395049"/>
    <w:rsid w:val="003956CB"/>
    <w:rsid w:val="00395725"/>
    <w:rsid w:val="00395AB3"/>
    <w:rsid w:val="00397972"/>
    <w:rsid w:val="00397F90"/>
    <w:rsid w:val="003A16BC"/>
    <w:rsid w:val="003A1788"/>
    <w:rsid w:val="003A23A8"/>
    <w:rsid w:val="003A29A8"/>
    <w:rsid w:val="003A3163"/>
    <w:rsid w:val="003A318F"/>
    <w:rsid w:val="003A39A7"/>
    <w:rsid w:val="003A3BD0"/>
    <w:rsid w:val="003A3DDF"/>
    <w:rsid w:val="003A4970"/>
    <w:rsid w:val="003A4AC7"/>
    <w:rsid w:val="003A4AFE"/>
    <w:rsid w:val="003A4F8D"/>
    <w:rsid w:val="003A553B"/>
    <w:rsid w:val="003A568D"/>
    <w:rsid w:val="003A5993"/>
    <w:rsid w:val="003A65F8"/>
    <w:rsid w:val="003A6768"/>
    <w:rsid w:val="003A6A77"/>
    <w:rsid w:val="003A7A31"/>
    <w:rsid w:val="003A7CF8"/>
    <w:rsid w:val="003A7FE0"/>
    <w:rsid w:val="003B0D3B"/>
    <w:rsid w:val="003B12E8"/>
    <w:rsid w:val="003B1601"/>
    <w:rsid w:val="003B1690"/>
    <w:rsid w:val="003B179C"/>
    <w:rsid w:val="003B1CD2"/>
    <w:rsid w:val="003B23D1"/>
    <w:rsid w:val="003B2517"/>
    <w:rsid w:val="003B326C"/>
    <w:rsid w:val="003B3A4D"/>
    <w:rsid w:val="003B3D95"/>
    <w:rsid w:val="003B3E04"/>
    <w:rsid w:val="003B4091"/>
    <w:rsid w:val="003B47C6"/>
    <w:rsid w:val="003B50B6"/>
    <w:rsid w:val="003B588E"/>
    <w:rsid w:val="003B5AB8"/>
    <w:rsid w:val="003B6041"/>
    <w:rsid w:val="003B60DD"/>
    <w:rsid w:val="003B65DA"/>
    <w:rsid w:val="003B7822"/>
    <w:rsid w:val="003B7F03"/>
    <w:rsid w:val="003C087E"/>
    <w:rsid w:val="003C08C0"/>
    <w:rsid w:val="003C1067"/>
    <w:rsid w:val="003C1A21"/>
    <w:rsid w:val="003C1C72"/>
    <w:rsid w:val="003C1FC8"/>
    <w:rsid w:val="003C217B"/>
    <w:rsid w:val="003C2297"/>
    <w:rsid w:val="003C2B28"/>
    <w:rsid w:val="003C2E12"/>
    <w:rsid w:val="003C3EAE"/>
    <w:rsid w:val="003C5024"/>
    <w:rsid w:val="003C58A5"/>
    <w:rsid w:val="003C6832"/>
    <w:rsid w:val="003C75B0"/>
    <w:rsid w:val="003C79CF"/>
    <w:rsid w:val="003D0615"/>
    <w:rsid w:val="003D0DAD"/>
    <w:rsid w:val="003D0F2E"/>
    <w:rsid w:val="003D25E4"/>
    <w:rsid w:val="003D2CA1"/>
    <w:rsid w:val="003D2E0C"/>
    <w:rsid w:val="003D3362"/>
    <w:rsid w:val="003D3A44"/>
    <w:rsid w:val="003D3F5E"/>
    <w:rsid w:val="003D403F"/>
    <w:rsid w:val="003D4741"/>
    <w:rsid w:val="003D4EE6"/>
    <w:rsid w:val="003D5876"/>
    <w:rsid w:val="003D62CE"/>
    <w:rsid w:val="003D7231"/>
    <w:rsid w:val="003D7652"/>
    <w:rsid w:val="003D79EE"/>
    <w:rsid w:val="003D7C0E"/>
    <w:rsid w:val="003D7D8D"/>
    <w:rsid w:val="003D7E66"/>
    <w:rsid w:val="003D7EB2"/>
    <w:rsid w:val="003E0799"/>
    <w:rsid w:val="003E07E0"/>
    <w:rsid w:val="003E0AA9"/>
    <w:rsid w:val="003E185A"/>
    <w:rsid w:val="003E1EDC"/>
    <w:rsid w:val="003E23D1"/>
    <w:rsid w:val="003E24AC"/>
    <w:rsid w:val="003E2C7D"/>
    <w:rsid w:val="003E2E1D"/>
    <w:rsid w:val="003E4043"/>
    <w:rsid w:val="003E4826"/>
    <w:rsid w:val="003E48DC"/>
    <w:rsid w:val="003E5182"/>
    <w:rsid w:val="003E56EF"/>
    <w:rsid w:val="003E6448"/>
    <w:rsid w:val="003E64E3"/>
    <w:rsid w:val="003E7156"/>
    <w:rsid w:val="003E7E10"/>
    <w:rsid w:val="003E7E97"/>
    <w:rsid w:val="003F1778"/>
    <w:rsid w:val="003F215C"/>
    <w:rsid w:val="003F2794"/>
    <w:rsid w:val="003F2B4A"/>
    <w:rsid w:val="003F2C9F"/>
    <w:rsid w:val="003F2ED1"/>
    <w:rsid w:val="003F347B"/>
    <w:rsid w:val="003F36AA"/>
    <w:rsid w:val="003F3C9D"/>
    <w:rsid w:val="003F3D3D"/>
    <w:rsid w:val="003F410B"/>
    <w:rsid w:val="003F53C7"/>
    <w:rsid w:val="003F6960"/>
    <w:rsid w:val="003F6B2A"/>
    <w:rsid w:val="003F6C5F"/>
    <w:rsid w:val="003F7508"/>
    <w:rsid w:val="004003E2"/>
    <w:rsid w:val="004009DB"/>
    <w:rsid w:val="00401363"/>
    <w:rsid w:val="004013F1"/>
    <w:rsid w:val="00401607"/>
    <w:rsid w:val="00401730"/>
    <w:rsid w:val="00401854"/>
    <w:rsid w:val="00401E0C"/>
    <w:rsid w:val="0040226D"/>
    <w:rsid w:val="004023C8"/>
    <w:rsid w:val="00402C1D"/>
    <w:rsid w:val="00402CCA"/>
    <w:rsid w:val="00403621"/>
    <w:rsid w:val="004048B8"/>
    <w:rsid w:val="00405116"/>
    <w:rsid w:val="0040609B"/>
    <w:rsid w:val="00406530"/>
    <w:rsid w:val="004066D5"/>
    <w:rsid w:val="004077F7"/>
    <w:rsid w:val="00407870"/>
    <w:rsid w:val="00410067"/>
    <w:rsid w:val="004100B1"/>
    <w:rsid w:val="0041145D"/>
    <w:rsid w:val="00411512"/>
    <w:rsid w:val="00411BF4"/>
    <w:rsid w:val="00411D6B"/>
    <w:rsid w:val="00412FC7"/>
    <w:rsid w:val="004138FC"/>
    <w:rsid w:val="00414045"/>
    <w:rsid w:val="00414846"/>
    <w:rsid w:val="0041529D"/>
    <w:rsid w:val="0041558D"/>
    <w:rsid w:val="00415C1A"/>
    <w:rsid w:val="004165B0"/>
    <w:rsid w:val="004178CB"/>
    <w:rsid w:val="00417CCB"/>
    <w:rsid w:val="004204CD"/>
    <w:rsid w:val="00420840"/>
    <w:rsid w:val="00421263"/>
    <w:rsid w:val="0042149E"/>
    <w:rsid w:val="00421943"/>
    <w:rsid w:val="00422238"/>
    <w:rsid w:val="00422DE3"/>
    <w:rsid w:val="00423141"/>
    <w:rsid w:val="004235E5"/>
    <w:rsid w:val="0042384C"/>
    <w:rsid w:val="00423863"/>
    <w:rsid w:val="00423C2B"/>
    <w:rsid w:val="00423CA9"/>
    <w:rsid w:val="00423F1B"/>
    <w:rsid w:val="00423FF6"/>
    <w:rsid w:val="00425431"/>
    <w:rsid w:val="004256A6"/>
    <w:rsid w:val="00425BB8"/>
    <w:rsid w:val="00425C59"/>
    <w:rsid w:val="004263BD"/>
    <w:rsid w:val="004267B7"/>
    <w:rsid w:val="004267C5"/>
    <w:rsid w:val="00427491"/>
    <w:rsid w:val="004300C5"/>
    <w:rsid w:val="0043029E"/>
    <w:rsid w:val="0043042E"/>
    <w:rsid w:val="00430F9D"/>
    <w:rsid w:val="004315CC"/>
    <w:rsid w:val="004316A5"/>
    <w:rsid w:val="004316DE"/>
    <w:rsid w:val="00431B4A"/>
    <w:rsid w:val="00431ED4"/>
    <w:rsid w:val="00432169"/>
    <w:rsid w:val="0043276D"/>
    <w:rsid w:val="00432A22"/>
    <w:rsid w:val="00432CF6"/>
    <w:rsid w:val="0043327B"/>
    <w:rsid w:val="00433655"/>
    <w:rsid w:val="00433CA2"/>
    <w:rsid w:val="00433F36"/>
    <w:rsid w:val="004343C5"/>
    <w:rsid w:val="00434A39"/>
    <w:rsid w:val="004351D6"/>
    <w:rsid w:val="0043584C"/>
    <w:rsid w:val="004358DD"/>
    <w:rsid w:val="00435AE2"/>
    <w:rsid w:val="004364BF"/>
    <w:rsid w:val="00436B5F"/>
    <w:rsid w:val="00437BD2"/>
    <w:rsid w:val="00437C33"/>
    <w:rsid w:val="00437E35"/>
    <w:rsid w:val="00437F78"/>
    <w:rsid w:val="00440617"/>
    <w:rsid w:val="004406DA"/>
    <w:rsid w:val="0044096E"/>
    <w:rsid w:val="0044115D"/>
    <w:rsid w:val="0044115E"/>
    <w:rsid w:val="004413E9"/>
    <w:rsid w:val="004416B8"/>
    <w:rsid w:val="00442306"/>
    <w:rsid w:val="00442C61"/>
    <w:rsid w:val="00442D56"/>
    <w:rsid w:val="00443960"/>
    <w:rsid w:val="004439B0"/>
    <w:rsid w:val="00443C68"/>
    <w:rsid w:val="00444775"/>
    <w:rsid w:val="00444851"/>
    <w:rsid w:val="00444E2E"/>
    <w:rsid w:val="004454FD"/>
    <w:rsid w:val="00445662"/>
    <w:rsid w:val="004457D6"/>
    <w:rsid w:val="0044585F"/>
    <w:rsid w:val="004459D2"/>
    <w:rsid w:val="00445A91"/>
    <w:rsid w:val="00445E25"/>
    <w:rsid w:val="004464A9"/>
    <w:rsid w:val="004464DB"/>
    <w:rsid w:val="00446F6E"/>
    <w:rsid w:val="00447A69"/>
    <w:rsid w:val="00447ADB"/>
    <w:rsid w:val="0045099F"/>
    <w:rsid w:val="00450C70"/>
    <w:rsid w:val="004511AB"/>
    <w:rsid w:val="004517E8"/>
    <w:rsid w:val="00451B39"/>
    <w:rsid w:val="00452AC1"/>
    <w:rsid w:val="00453826"/>
    <w:rsid w:val="00453947"/>
    <w:rsid w:val="0045395D"/>
    <w:rsid w:val="004540E6"/>
    <w:rsid w:val="004540F9"/>
    <w:rsid w:val="0045419C"/>
    <w:rsid w:val="004544DB"/>
    <w:rsid w:val="00454766"/>
    <w:rsid w:val="0045547A"/>
    <w:rsid w:val="0045595D"/>
    <w:rsid w:val="00455ED8"/>
    <w:rsid w:val="00455F80"/>
    <w:rsid w:val="00455FB0"/>
    <w:rsid w:val="0045608F"/>
    <w:rsid w:val="004561F4"/>
    <w:rsid w:val="0045693F"/>
    <w:rsid w:val="00456AC5"/>
    <w:rsid w:val="0045701C"/>
    <w:rsid w:val="004570C3"/>
    <w:rsid w:val="00457319"/>
    <w:rsid w:val="0045739F"/>
    <w:rsid w:val="004579CA"/>
    <w:rsid w:val="00457A67"/>
    <w:rsid w:val="00457EA9"/>
    <w:rsid w:val="004600DD"/>
    <w:rsid w:val="0046010D"/>
    <w:rsid w:val="00460F50"/>
    <w:rsid w:val="004624DD"/>
    <w:rsid w:val="00462830"/>
    <w:rsid w:val="0046285E"/>
    <w:rsid w:val="00462E4F"/>
    <w:rsid w:val="004631AB"/>
    <w:rsid w:val="004638B0"/>
    <w:rsid w:val="00463A56"/>
    <w:rsid w:val="004651FE"/>
    <w:rsid w:val="0046597A"/>
    <w:rsid w:val="00465D93"/>
    <w:rsid w:val="00466679"/>
    <w:rsid w:val="00466713"/>
    <w:rsid w:val="00466E82"/>
    <w:rsid w:val="00467A49"/>
    <w:rsid w:val="00467C6A"/>
    <w:rsid w:val="00467F61"/>
    <w:rsid w:val="00470BC9"/>
    <w:rsid w:val="00471C4B"/>
    <w:rsid w:val="00471D8D"/>
    <w:rsid w:val="004725CD"/>
    <w:rsid w:val="00472FE0"/>
    <w:rsid w:val="00472FE8"/>
    <w:rsid w:val="00473226"/>
    <w:rsid w:val="00473F14"/>
    <w:rsid w:val="00474035"/>
    <w:rsid w:val="004740A3"/>
    <w:rsid w:val="0047496A"/>
    <w:rsid w:val="00475590"/>
    <w:rsid w:val="00475EE5"/>
    <w:rsid w:val="00476B1D"/>
    <w:rsid w:val="00476C95"/>
    <w:rsid w:val="00476FCD"/>
    <w:rsid w:val="00477024"/>
    <w:rsid w:val="00477D35"/>
    <w:rsid w:val="00477DBD"/>
    <w:rsid w:val="00480165"/>
    <w:rsid w:val="004819E1"/>
    <w:rsid w:val="00482327"/>
    <w:rsid w:val="00482CF1"/>
    <w:rsid w:val="00483183"/>
    <w:rsid w:val="00484101"/>
    <w:rsid w:val="00484633"/>
    <w:rsid w:val="004846AA"/>
    <w:rsid w:val="00484AB8"/>
    <w:rsid w:val="00484BD0"/>
    <w:rsid w:val="00484E54"/>
    <w:rsid w:val="00484EEB"/>
    <w:rsid w:val="0048525D"/>
    <w:rsid w:val="004852B3"/>
    <w:rsid w:val="004852CF"/>
    <w:rsid w:val="00485767"/>
    <w:rsid w:val="00486761"/>
    <w:rsid w:val="0048684C"/>
    <w:rsid w:val="00486C1A"/>
    <w:rsid w:val="00490C3B"/>
    <w:rsid w:val="00490E72"/>
    <w:rsid w:val="00492352"/>
    <w:rsid w:val="004928AE"/>
    <w:rsid w:val="004930DD"/>
    <w:rsid w:val="004931A2"/>
    <w:rsid w:val="00493A8F"/>
    <w:rsid w:val="00493AFD"/>
    <w:rsid w:val="004947AC"/>
    <w:rsid w:val="00494C1A"/>
    <w:rsid w:val="00494D6A"/>
    <w:rsid w:val="00494F01"/>
    <w:rsid w:val="0049553B"/>
    <w:rsid w:val="004956EB"/>
    <w:rsid w:val="00496B7A"/>
    <w:rsid w:val="00496DB3"/>
    <w:rsid w:val="00497342"/>
    <w:rsid w:val="0049771E"/>
    <w:rsid w:val="004A087D"/>
    <w:rsid w:val="004A0B9B"/>
    <w:rsid w:val="004A13D6"/>
    <w:rsid w:val="004A17FD"/>
    <w:rsid w:val="004A19FA"/>
    <w:rsid w:val="004A1A3D"/>
    <w:rsid w:val="004A23D1"/>
    <w:rsid w:val="004A2885"/>
    <w:rsid w:val="004A2991"/>
    <w:rsid w:val="004A3582"/>
    <w:rsid w:val="004A3B6C"/>
    <w:rsid w:val="004A4067"/>
    <w:rsid w:val="004A42AA"/>
    <w:rsid w:val="004A4839"/>
    <w:rsid w:val="004A4C66"/>
    <w:rsid w:val="004A5CD6"/>
    <w:rsid w:val="004A684E"/>
    <w:rsid w:val="004A6E2F"/>
    <w:rsid w:val="004A7500"/>
    <w:rsid w:val="004B076B"/>
    <w:rsid w:val="004B0C2D"/>
    <w:rsid w:val="004B1B09"/>
    <w:rsid w:val="004B20B5"/>
    <w:rsid w:val="004B272C"/>
    <w:rsid w:val="004B29EE"/>
    <w:rsid w:val="004B2C16"/>
    <w:rsid w:val="004B2F5C"/>
    <w:rsid w:val="004B39CE"/>
    <w:rsid w:val="004B466F"/>
    <w:rsid w:val="004B522F"/>
    <w:rsid w:val="004B583C"/>
    <w:rsid w:val="004B5E54"/>
    <w:rsid w:val="004B5EE9"/>
    <w:rsid w:val="004B78C7"/>
    <w:rsid w:val="004B7D92"/>
    <w:rsid w:val="004C00BE"/>
    <w:rsid w:val="004C01CA"/>
    <w:rsid w:val="004C0350"/>
    <w:rsid w:val="004C082D"/>
    <w:rsid w:val="004C08CE"/>
    <w:rsid w:val="004C0D2E"/>
    <w:rsid w:val="004C11E8"/>
    <w:rsid w:val="004C14E8"/>
    <w:rsid w:val="004C16DE"/>
    <w:rsid w:val="004C1F23"/>
    <w:rsid w:val="004C2D3B"/>
    <w:rsid w:val="004C2E03"/>
    <w:rsid w:val="004C2F11"/>
    <w:rsid w:val="004C3609"/>
    <w:rsid w:val="004C3918"/>
    <w:rsid w:val="004C3B3A"/>
    <w:rsid w:val="004C4028"/>
    <w:rsid w:val="004C568E"/>
    <w:rsid w:val="004C6D98"/>
    <w:rsid w:val="004C73F3"/>
    <w:rsid w:val="004C7642"/>
    <w:rsid w:val="004C7DFF"/>
    <w:rsid w:val="004D005B"/>
    <w:rsid w:val="004D04BE"/>
    <w:rsid w:val="004D1203"/>
    <w:rsid w:val="004D1837"/>
    <w:rsid w:val="004D26FF"/>
    <w:rsid w:val="004D28F2"/>
    <w:rsid w:val="004D2E1D"/>
    <w:rsid w:val="004D2F82"/>
    <w:rsid w:val="004D324B"/>
    <w:rsid w:val="004D3353"/>
    <w:rsid w:val="004D35E8"/>
    <w:rsid w:val="004D379D"/>
    <w:rsid w:val="004D3DFA"/>
    <w:rsid w:val="004D43F1"/>
    <w:rsid w:val="004D4443"/>
    <w:rsid w:val="004D50B0"/>
    <w:rsid w:val="004D55B9"/>
    <w:rsid w:val="004D60C9"/>
    <w:rsid w:val="004D6852"/>
    <w:rsid w:val="004D6D43"/>
    <w:rsid w:val="004D77EC"/>
    <w:rsid w:val="004D7B4F"/>
    <w:rsid w:val="004D7B54"/>
    <w:rsid w:val="004D7BEC"/>
    <w:rsid w:val="004E0439"/>
    <w:rsid w:val="004E0E83"/>
    <w:rsid w:val="004E0EAF"/>
    <w:rsid w:val="004E2123"/>
    <w:rsid w:val="004E2ECB"/>
    <w:rsid w:val="004E321A"/>
    <w:rsid w:val="004E33AC"/>
    <w:rsid w:val="004E36BC"/>
    <w:rsid w:val="004E46A3"/>
    <w:rsid w:val="004E4A91"/>
    <w:rsid w:val="004E4D52"/>
    <w:rsid w:val="004E509D"/>
    <w:rsid w:val="004E547E"/>
    <w:rsid w:val="004E5613"/>
    <w:rsid w:val="004E6731"/>
    <w:rsid w:val="004E6E2D"/>
    <w:rsid w:val="004E791D"/>
    <w:rsid w:val="004E7E8B"/>
    <w:rsid w:val="004F0024"/>
    <w:rsid w:val="004F0350"/>
    <w:rsid w:val="004F057D"/>
    <w:rsid w:val="004F0922"/>
    <w:rsid w:val="004F0ACE"/>
    <w:rsid w:val="004F18DE"/>
    <w:rsid w:val="004F2476"/>
    <w:rsid w:val="004F2A39"/>
    <w:rsid w:val="004F2BF8"/>
    <w:rsid w:val="004F2CEE"/>
    <w:rsid w:val="004F2E21"/>
    <w:rsid w:val="004F2F20"/>
    <w:rsid w:val="004F3B22"/>
    <w:rsid w:val="004F4342"/>
    <w:rsid w:val="004F435E"/>
    <w:rsid w:val="004F43CE"/>
    <w:rsid w:val="004F444E"/>
    <w:rsid w:val="004F4500"/>
    <w:rsid w:val="004F4ECF"/>
    <w:rsid w:val="004F4F78"/>
    <w:rsid w:val="004F63C4"/>
    <w:rsid w:val="004F67AE"/>
    <w:rsid w:val="004F6B48"/>
    <w:rsid w:val="004F7740"/>
    <w:rsid w:val="004F77FA"/>
    <w:rsid w:val="005004DB"/>
    <w:rsid w:val="00501A5F"/>
    <w:rsid w:val="00501F57"/>
    <w:rsid w:val="00502191"/>
    <w:rsid w:val="0050221A"/>
    <w:rsid w:val="00502748"/>
    <w:rsid w:val="005034D9"/>
    <w:rsid w:val="00503BAE"/>
    <w:rsid w:val="005045D7"/>
    <w:rsid w:val="00504B93"/>
    <w:rsid w:val="00504BE7"/>
    <w:rsid w:val="005052C7"/>
    <w:rsid w:val="00505498"/>
    <w:rsid w:val="005054AE"/>
    <w:rsid w:val="00505B3D"/>
    <w:rsid w:val="00505D66"/>
    <w:rsid w:val="00506621"/>
    <w:rsid w:val="00506AB4"/>
    <w:rsid w:val="00506E50"/>
    <w:rsid w:val="00507193"/>
    <w:rsid w:val="0051324D"/>
    <w:rsid w:val="005137FA"/>
    <w:rsid w:val="00514672"/>
    <w:rsid w:val="00515779"/>
    <w:rsid w:val="005157CB"/>
    <w:rsid w:val="0051599C"/>
    <w:rsid w:val="00515DCD"/>
    <w:rsid w:val="00515E51"/>
    <w:rsid w:val="0051609A"/>
    <w:rsid w:val="00516AB7"/>
    <w:rsid w:val="00516BA8"/>
    <w:rsid w:val="0051750E"/>
    <w:rsid w:val="005175B8"/>
    <w:rsid w:val="0051760C"/>
    <w:rsid w:val="00517FCF"/>
    <w:rsid w:val="0052021D"/>
    <w:rsid w:val="00520BD6"/>
    <w:rsid w:val="00521815"/>
    <w:rsid w:val="00521944"/>
    <w:rsid w:val="00522726"/>
    <w:rsid w:val="00522E7D"/>
    <w:rsid w:val="0052314B"/>
    <w:rsid w:val="00523AA2"/>
    <w:rsid w:val="00524324"/>
    <w:rsid w:val="00524830"/>
    <w:rsid w:val="00524974"/>
    <w:rsid w:val="00524BE6"/>
    <w:rsid w:val="005255DB"/>
    <w:rsid w:val="00525AB7"/>
    <w:rsid w:val="005264C8"/>
    <w:rsid w:val="0052652A"/>
    <w:rsid w:val="00526937"/>
    <w:rsid w:val="00526A4B"/>
    <w:rsid w:val="00526BC5"/>
    <w:rsid w:val="00527259"/>
    <w:rsid w:val="00527A5F"/>
    <w:rsid w:val="00527DD2"/>
    <w:rsid w:val="005307C8"/>
    <w:rsid w:val="00530880"/>
    <w:rsid w:val="00530CE8"/>
    <w:rsid w:val="005325B5"/>
    <w:rsid w:val="00532B6D"/>
    <w:rsid w:val="00532F38"/>
    <w:rsid w:val="0053304B"/>
    <w:rsid w:val="00533510"/>
    <w:rsid w:val="00533A19"/>
    <w:rsid w:val="00533D50"/>
    <w:rsid w:val="00533E51"/>
    <w:rsid w:val="0053400B"/>
    <w:rsid w:val="005340AF"/>
    <w:rsid w:val="0053473D"/>
    <w:rsid w:val="00534B41"/>
    <w:rsid w:val="00535079"/>
    <w:rsid w:val="00535B4A"/>
    <w:rsid w:val="00535C52"/>
    <w:rsid w:val="00536103"/>
    <w:rsid w:val="005361A3"/>
    <w:rsid w:val="00536274"/>
    <w:rsid w:val="005368A2"/>
    <w:rsid w:val="00536C22"/>
    <w:rsid w:val="00536F32"/>
    <w:rsid w:val="0053702C"/>
    <w:rsid w:val="005371A3"/>
    <w:rsid w:val="00537C84"/>
    <w:rsid w:val="0054036B"/>
    <w:rsid w:val="005405F2"/>
    <w:rsid w:val="00540A1A"/>
    <w:rsid w:val="005411A4"/>
    <w:rsid w:val="005423A8"/>
    <w:rsid w:val="005426C7"/>
    <w:rsid w:val="00542DF3"/>
    <w:rsid w:val="00542EC3"/>
    <w:rsid w:val="005430A1"/>
    <w:rsid w:val="005461D2"/>
    <w:rsid w:val="005469E5"/>
    <w:rsid w:val="00547522"/>
    <w:rsid w:val="00547B06"/>
    <w:rsid w:val="00547D0B"/>
    <w:rsid w:val="005503A1"/>
    <w:rsid w:val="00551029"/>
    <w:rsid w:val="00551465"/>
    <w:rsid w:val="005515C1"/>
    <w:rsid w:val="0055202E"/>
    <w:rsid w:val="005523DA"/>
    <w:rsid w:val="00552A0F"/>
    <w:rsid w:val="00552B3C"/>
    <w:rsid w:val="00554DA0"/>
    <w:rsid w:val="00555CCA"/>
    <w:rsid w:val="00555D92"/>
    <w:rsid w:val="0055620C"/>
    <w:rsid w:val="00556EDC"/>
    <w:rsid w:val="0055753F"/>
    <w:rsid w:val="0056020E"/>
    <w:rsid w:val="00560442"/>
    <w:rsid w:val="00560634"/>
    <w:rsid w:val="00560AF9"/>
    <w:rsid w:val="0056139A"/>
    <w:rsid w:val="00561951"/>
    <w:rsid w:val="0056207B"/>
    <w:rsid w:val="0056400D"/>
    <w:rsid w:val="005640E9"/>
    <w:rsid w:val="00564399"/>
    <w:rsid w:val="00564898"/>
    <w:rsid w:val="00564E1A"/>
    <w:rsid w:val="00565201"/>
    <w:rsid w:val="005656EB"/>
    <w:rsid w:val="00565709"/>
    <w:rsid w:val="00565739"/>
    <w:rsid w:val="005660E7"/>
    <w:rsid w:val="00566E1D"/>
    <w:rsid w:val="00567CEA"/>
    <w:rsid w:val="00567DB1"/>
    <w:rsid w:val="005701C5"/>
    <w:rsid w:val="0057032A"/>
    <w:rsid w:val="00570346"/>
    <w:rsid w:val="00570659"/>
    <w:rsid w:val="0057065E"/>
    <w:rsid w:val="005707AA"/>
    <w:rsid w:val="00570AF1"/>
    <w:rsid w:val="0057104F"/>
    <w:rsid w:val="005710B0"/>
    <w:rsid w:val="00571186"/>
    <w:rsid w:val="00571250"/>
    <w:rsid w:val="005716AD"/>
    <w:rsid w:val="00572226"/>
    <w:rsid w:val="005734F3"/>
    <w:rsid w:val="005734F4"/>
    <w:rsid w:val="00573D5E"/>
    <w:rsid w:val="00574F04"/>
    <w:rsid w:val="00575934"/>
    <w:rsid w:val="00575DBA"/>
    <w:rsid w:val="00575FCD"/>
    <w:rsid w:val="00576072"/>
    <w:rsid w:val="00576A64"/>
    <w:rsid w:val="00577000"/>
    <w:rsid w:val="00577036"/>
    <w:rsid w:val="005773D6"/>
    <w:rsid w:val="005774D9"/>
    <w:rsid w:val="00580C7C"/>
    <w:rsid w:val="00581418"/>
    <w:rsid w:val="0058145F"/>
    <w:rsid w:val="00581743"/>
    <w:rsid w:val="00581AAB"/>
    <w:rsid w:val="00582D30"/>
    <w:rsid w:val="00583A94"/>
    <w:rsid w:val="00583ABF"/>
    <w:rsid w:val="0058436C"/>
    <w:rsid w:val="005851BC"/>
    <w:rsid w:val="00585A0E"/>
    <w:rsid w:val="00585AC4"/>
    <w:rsid w:val="005860B5"/>
    <w:rsid w:val="005862F6"/>
    <w:rsid w:val="00586B0B"/>
    <w:rsid w:val="00586DED"/>
    <w:rsid w:val="00586FB4"/>
    <w:rsid w:val="00587023"/>
    <w:rsid w:val="00587535"/>
    <w:rsid w:val="00587B0E"/>
    <w:rsid w:val="00587E3A"/>
    <w:rsid w:val="00590249"/>
    <w:rsid w:val="00590458"/>
    <w:rsid w:val="005905DA"/>
    <w:rsid w:val="00590678"/>
    <w:rsid w:val="00590D21"/>
    <w:rsid w:val="00591E0A"/>
    <w:rsid w:val="00592236"/>
    <w:rsid w:val="00592254"/>
    <w:rsid w:val="00592BA4"/>
    <w:rsid w:val="005930F4"/>
    <w:rsid w:val="005931D5"/>
    <w:rsid w:val="00593325"/>
    <w:rsid w:val="00593CFD"/>
    <w:rsid w:val="00593DD5"/>
    <w:rsid w:val="005942D9"/>
    <w:rsid w:val="005951AE"/>
    <w:rsid w:val="00595864"/>
    <w:rsid w:val="00596B74"/>
    <w:rsid w:val="0059706C"/>
    <w:rsid w:val="005972B3"/>
    <w:rsid w:val="00597A2E"/>
    <w:rsid w:val="005A05B7"/>
    <w:rsid w:val="005A0660"/>
    <w:rsid w:val="005A097D"/>
    <w:rsid w:val="005A0BB5"/>
    <w:rsid w:val="005A14AF"/>
    <w:rsid w:val="005A1713"/>
    <w:rsid w:val="005A17EE"/>
    <w:rsid w:val="005A1DA7"/>
    <w:rsid w:val="005A1F0F"/>
    <w:rsid w:val="005A2748"/>
    <w:rsid w:val="005A308B"/>
    <w:rsid w:val="005A30C5"/>
    <w:rsid w:val="005A3265"/>
    <w:rsid w:val="005A38EB"/>
    <w:rsid w:val="005A3BC8"/>
    <w:rsid w:val="005A4AF0"/>
    <w:rsid w:val="005A4BE0"/>
    <w:rsid w:val="005A4FBF"/>
    <w:rsid w:val="005A5874"/>
    <w:rsid w:val="005A5E2B"/>
    <w:rsid w:val="005A650C"/>
    <w:rsid w:val="005A6883"/>
    <w:rsid w:val="005A6A2A"/>
    <w:rsid w:val="005A7DB8"/>
    <w:rsid w:val="005B0547"/>
    <w:rsid w:val="005B0958"/>
    <w:rsid w:val="005B0A54"/>
    <w:rsid w:val="005B13A3"/>
    <w:rsid w:val="005B1CB0"/>
    <w:rsid w:val="005B1D59"/>
    <w:rsid w:val="005B1FA5"/>
    <w:rsid w:val="005B2215"/>
    <w:rsid w:val="005B231C"/>
    <w:rsid w:val="005B2FA3"/>
    <w:rsid w:val="005B332E"/>
    <w:rsid w:val="005B352F"/>
    <w:rsid w:val="005B44A0"/>
    <w:rsid w:val="005B4A51"/>
    <w:rsid w:val="005B4C26"/>
    <w:rsid w:val="005B5246"/>
    <w:rsid w:val="005B55AE"/>
    <w:rsid w:val="005B5FB2"/>
    <w:rsid w:val="005B6154"/>
    <w:rsid w:val="005B6B73"/>
    <w:rsid w:val="005B6BE0"/>
    <w:rsid w:val="005B7373"/>
    <w:rsid w:val="005B73E4"/>
    <w:rsid w:val="005B7470"/>
    <w:rsid w:val="005B7FCC"/>
    <w:rsid w:val="005C089D"/>
    <w:rsid w:val="005C0942"/>
    <w:rsid w:val="005C0DFC"/>
    <w:rsid w:val="005C17CA"/>
    <w:rsid w:val="005C21C1"/>
    <w:rsid w:val="005C241E"/>
    <w:rsid w:val="005C2614"/>
    <w:rsid w:val="005C2BBE"/>
    <w:rsid w:val="005C3803"/>
    <w:rsid w:val="005C443D"/>
    <w:rsid w:val="005C4572"/>
    <w:rsid w:val="005C46D9"/>
    <w:rsid w:val="005C48A9"/>
    <w:rsid w:val="005C4F97"/>
    <w:rsid w:val="005C5181"/>
    <w:rsid w:val="005C5618"/>
    <w:rsid w:val="005C587D"/>
    <w:rsid w:val="005C6483"/>
    <w:rsid w:val="005C6ED6"/>
    <w:rsid w:val="005C7106"/>
    <w:rsid w:val="005C75D6"/>
    <w:rsid w:val="005C7F38"/>
    <w:rsid w:val="005C7FB3"/>
    <w:rsid w:val="005D0198"/>
    <w:rsid w:val="005D1B73"/>
    <w:rsid w:val="005D24AE"/>
    <w:rsid w:val="005D269C"/>
    <w:rsid w:val="005D30C5"/>
    <w:rsid w:val="005D3EFD"/>
    <w:rsid w:val="005D57DD"/>
    <w:rsid w:val="005D593A"/>
    <w:rsid w:val="005D59A0"/>
    <w:rsid w:val="005D59D4"/>
    <w:rsid w:val="005D66A3"/>
    <w:rsid w:val="005D6956"/>
    <w:rsid w:val="005D6B26"/>
    <w:rsid w:val="005D6CB1"/>
    <w:rsid w:val="005D733E"/>
    <w:rsid w:val="005D74AD"/>
    <w:rsid w:val="005D74B7"/>
    <w:rsid w:val="005E081B"/>
    <w:rsid w:val="005E13D8"/>
    <w:rsid w:val="005E143C"/>
    <w:rsid w:val="005E1A45"/>
    <w:rsid w:val="005E1C44"/>
    <w:rsid w:val="005E3008"/>
    <w:rsid w:val="005E3654"/>
    <w:rsid w:val="005E3699"/>
    <w:rsid w:val="005E3D64"/>
    <w:rsid w:val="005E3F78"/>
    <w:rsid w:val="005E4BD6"/>
    <w:rsid w:val="005E504E"/>
    <w:rsid w:val="005E5265"/>
    <w:rsid w:val="005E5676"/>
    <w:rsid w:val="005E6697"/>
    <w:rsid w:val="005E669F"/>
    <w:rsid w:val="005E6AC5"/>
    <w:rsid w:val="005E7547"/>
    <w:rsid w:val="005E7B92"/>
    <w:rsid w:val="005F0084"/>
    <w:rsid w:val="005F02F7"/>
    <w:rsid w:val="005F0C7F"/>
    <w:rsid w:val="005F1089"/>
    <w:rsid w:val="005F1411"/>
    <w:rsid w:val="005F1661"/>
    <w:rsid w:val="005F188B"/>
    <w:rsid w:val="005F23E2"/>
    <w:rsid w:val="005F388E"/>
    <w:rsid w:val="005F47C6"/>
    <w:rsid w:val="005F4910"/>
    <w:rsid w:val="005F502C"/>
    <w:rsid w:val="005F5463"/>
    <w:rsid w:val="005F58ED"/>
    <w:rsid w:val="005F5AD8"/>
    <w:rsid w:val="005F64FC"/>
    <w:rsid w:val="00600558"/>
    <w:rsid w:val="006005AB"/>
    <w:rsid w:val="0060091D"/>
    <w:rsid w:val="0060171E"/>
    <w:rsid w:val="00601A1C"/>
    <w:rsid w:val="00601B7B"/>
    <w:rsid w:val="00601D9B"/>
    <w:rsid w:val="00602618"/>
    <w:rsid w:val="0060264A"/>
    <w:rsid w:val="00602B97"/>
    <w:rsid w:val="00602FAE"/>
    <w:rsid w:val="00602FBF"/>
    <w:rsid w:val="00602FE3"/>
    <w:rsid w:val="00603483"/>
    <w:rsid w:val="00603959"/>
    <w:rsid w:val="00603E9B"/>
    <w:rsid w:val="00603F83"/>
    <w:rsid w:val="00604340"/>
    <w:rsid w:val="0060449B"/>
    <w:rsid w:val="00604629"/>
    <w:rsid w:val="00604CBE"/>
    <w:rsid w:val="006050CC"/>
    <w:rsid w:val="006054AB"/>
    <w:rsid w:val="00605827"/>
    <w:rsid w:val="00605D3B"/>
    <w:rsid w:val="00605DC2"/>
    <w:rsid w:val="006066E3"/>
    <w:rsid w:val="00606AD7"/>
    <w:rsid w:val="00607632"/>
    <w:rsid w:val="00607C7F"/>
    <w:rsid w:val="00607F88"/>
    <w:rsid w:val="00610DEB"/>
    <w:rsid w:val="0061145C"/>
    <w:rsid w:val="0061176B"/>
    <w:rsid w:val="0061186D"/>
    <w:rsid w:val="006124BC"/>
    <w:rsid w:val="0061259A"/>
    <w:rsid w:val="0061266C"/>
    <w:rsid w:val="006126D5"/>
    <w:rsid w:val="00612795"/>
    <w:rsid w:val="006128C2"/>
    <w:rsid w:val="00612927"/>
    <w:rsid w:val="0061296E"/>
    <w:rsid w:val="006130FD"/>
    <w:rsid w:val="006134D8"/>
    <w:rsid w:val="00613657"/>
    <w:rsid w:val="006139F3"/>
    <w:rsid w:val="00613E85"/>
    <w:rsid w:val="00614085"/>
    <w:rsid w:val="0061410B"/>
    <w:rsid w:val="006149D4"/>
    <w:rsid w:val="00614CE9"/>
    <w:rsid w:val="00615972"/>
    <w:rsid w:val="00615DCE"/>
    <w:rsid w:val="00615FEB"/>
    <w:rsid w:val="00616469"/>
    <w:rsid w:val="0061704D"/>
    <w:rsid w:val="0061755F"/>
    <w:rsid w:val="00617F30"/>
    <w:rsid w:val="006209F8"/>
    <w:rsid w:val="00620D30"/>
    <w:rsid w:val="00621286"/>
    <w:rsid w:val="00621C14"/>
    <w:rsid w:val="00621C48"/>
    <w:rsid w:val="006229C9"/>
    <w:rsid w:val="00622A9C"/>
    <w:rsid w:val="00622C14"/>
    <w:rsid w:val="00622EB8"/>
    <w:rsid w:val="00622FA4"/>
    <w:rsid w:val="0062361A"/>
    <w:rsid w:val="00623983"/>
    <w:rsid w:val="00623BA3"/>
    <w:rsid w:val="00623E7C"/>
    <w:rsid w:val="00624615"/>
    <w:rsid w:val="006250FD"/>
    <w:rsid w:val="00625138"/>
    <w:rsid w:val="006254EF"/>
    <w:rsid w:val="00625BE9"/>
    <w:rsid w:val="0062602E"/>
    <w:rsid w:val="00626B26"/>
    <w:rsid w:val="00626E5B"/>
    <w:rsid w:val="0062712C"/>
    <w:rsid w:val="0062733C"/>
    <w:rsid w:val="00627AA5"/>
    <w:rsid w:val="00627AD3"/>
    <w:rsid w:val="006300AA"/>
    <w:rsid w:val="006301A5"/>
    <w:rsid w:val="00630295"/>
    <w:rsid w:val="00630C37"/>
    <w:rsid w:val="00630FFC"/>
    <w:rsid w:val="00631196"/>
    <w:rsid w:val="006316DE"/>
    <w:rsid w:val="00631E14"/>
    <w:rsid w:val="00631EA0"/>
    <w:rsid w:val="006325DA"/>
    <w:rsid w:val="0063261D"/>
    <w:rsid w:val="00632AC4"/>
    <w:rsid w:val="00632D1D"/>
    <w:rsid w:val="00632F03"/>
    <w:rsid w:val="00633677"/>
    <w:rsid w:val="00634D17"/>
    <w:rsid w:val="00634D83"/>
    <w:rsid w:val="00634E9E"/>
    <w:rsid w:val="00635584"/>
    <w:rsid w:val="006358ED"/>
    <w:rsid w:val="00635909"/>
    <w:rsid w:val="00635CB7"/>
    <w:rsid w:val="006364F7"/>
    <w:rsid w:val="00636B3B"/>
    <w:rsid w:val="00637009"/>
    <w:rsid w:val="006371AE"/>
    <w:rsid w:val="00637402"/>
    <w:rsid w:val="00637C02"/>
    <w:rsid w:val="00637ED6"/>
    <w:rsid w:val="0064143F"/>
    <w:rsid w:val="00641A77"/>
    <w:rsid w:val="0064232E"/>
    <w:rsid w:val="00642593"/>
    <w:rsid w:val="00642EF2"/>
    <w:rsid w:val="00642EF8"/>
    <w:rsid w:val="006430CD"/>
    <w:rsid w:val="006432EA"/>
    <w:rsid w:val="006434C6"/>
    <w:rsid w:val="00643553"/>
    <w:rsid w:val="0064386B"/>
    <w:rsid w:val="00644785"/>
    <w:rsid w:val="006448D3"/>
    <w:rsid w:val="00645012"/>
    <w:rsid w:val="00645134"/>
    <w:rsid w:val="00645647"/>
    <w:rsid w:val="0064577C"/>
    <w:rsid w:val="006458E5"/>
    <w:rsid w:val="0064595A"/>
    <w:rsid w:val="00645BA0"/>
    <w:rsid w:val="00645C6C"/>
    <w:rsid w:val="00646214"/>
    <w:rsid w:val="00646DBF"/>
    <w:rsid w:val="00646F2B"/>
    <w:rsid w:val="006470A0"/>
    <w:rsid w:val="006472CC"/>
    <w:rsid w:val="006477A8"/>
    <w:rsid w:val="00650A39"/>
    <w:rsid w:val="006511DF"/>
    <w:rsid w:val="006516D5"/>
    <w:rsid w:val="00651EA3"/>
    <w:rsid w:val="00651EDE"/>
    <w:rsid w:val="006527CA"/>
    <w:rsid w:val="006534BD"/>
    <w:rsid w:val="00654035"/>
    <w:rsid w:val="00654232"/>
    <w:rsid w:val="00654478"/>
    <w:rsid w:val="006544E8"/>
    <w:rsid w:val="00654571"/>
    <w:rsid w:val="00654AF5"/>
    <w:rsid w:val="00654B99"/>
    <w:rsid w:val="0065549E"/>
    <w:rsid w:val="006557CE"/>
    <w:rsid w:val="006559F4"/>
    <w:rsid w:val="00655C08"/>
    <w:rsid w:val="00655C26"/>
    <w:rsid w:val="00655DE7"/>
    <w:rsid w:val="00656502"/>
    <w:rsid w:val="00657095"/>
    <w:rsid w:val="00657593"/>
    <w:rsid w:val="00661382"/>
    <w:rsid w:val="00661B71"/>
    <w:rsid w:val="00662254"/>
    <w:rsid w:val="00662590"/>
    <w:rsid w:val="006625C8"/>
    <w:rsid w:val="0066289B"/>
    <w:rsid w:val="00662E66"/>
    <w:rsid w:val="006630F4"/>
    <w:rsid w:val="00663EC3"/>
    <w:rsid w:val="00664791"/>
    <w:rsid w:val="00665603"/>
    <w:rsid w:val="00665815"/>
    <w:rsid w:val="00665A3A"/>
    <w:rsid w:val="00665A46"/>
    <w:rsid w:val="00665A8F"/>
    <w:rsid w:val="00665AB6"/>
    <w:rsid w:val="00665F09"/>
    <w:rsid w:val="0066603D"/>
    <w:rsid w:val="006664F5"/>
    <w:rsid w:val="006666A6"/>
    <w:rsid w:val="00666A2B"/>
    <w:rsid w:val="00667CCD"/>
    <w:rsid w:val="00667F6C"/>
    <w:rsid w:val="00667FCE"/>
    <w:rsid w:val="006701A2"/>
    <w:rsid w:val="006704D1"/>
    <w:rsid w:val="006705B4"/>
    <w:rsid w:val="00670818"/>
    <w:rsid w:val="00670D79"/>
    <w:rsid w:val="006721DA"/>
    <w:rsid w:val="006730CC"/>
    <w:rsid w:val="0067326E"/>
    <w:rsid w:val="00673503"/>
    <w:rsid w:val="0067386C"/>
    <w:rsid w:val="00673DE3"/>
    <w:rsid w:val="00674236"/>
    <w:rsid w:val="0067426B"/>
    <w:rsid w:val="006745DE"/>
    <w:rsid w:val="00674F98"/>
    <w:rsid w:val="00676390"/>
    <w:rsid w:val="006766E2"/>
    <w:rsid w:val="00676D79"/>
    <w:rsid w:val="006771E0"/>
    <w:rsid w:val="00677456"/>
    <w:rsid w:val="006777CF"/>
    <w:rsid w:val="00677A0D"/>
    <w:rsid w:val="00677EFE"/>
    <w:rsid w:val="006805CA"/>
    <w:rsid w:val="00680607"/>
    <w:rsid w:val="00680647"/>
    <w:rsid w:val="00680741"/>
    <w:rsid w:val="00680C4F"/>
    <w:rsid w:val="00680DF1"/>
    <w:rsid w:val="00680FBC"/>
    <w:rsid w:val="00681B04"/>
    <w:rsid w:val="00682086"/>
    <w:rsid w:val="00682AD0"/>
    <w:rsid w:val="00683559"/>
    <w:rsid w:val="00683A18"/>
    <w:rsid w:val="00683AFB"/>
    <w:rsid w:val="00683B6B"/>
    <w:rsid w:val="00683C55"/>
    <w:rsid w:val="00683DDA"/>
    <w:rsid w:val="00683E01"/>
    <w:rsid w:val="00683E1F"/>
    <w:rsid w:val="006841E4"/>
    <w:rsid w:val="0068435E"/>
    <w:rsid w:val="00684440"/>
    <w:rsid w:val="00684C41"/>
    <w:rsid w:val="00685CDB"/>
    <w:rsid w:val="00685E95"/>
    <w:rsid w:val="00686312"/>
    <w:rsid w:val="006866F5"/>
    <w:rsid w:val="00686BC0"/>
    <w:rsid w:val="00690BF2"/>
    <w:rsid w:val="00690F68"/>
    <w:rsid w:val="00691A2E"/>
    <w:rsid w:val="00691C6A"/>
    <w:rsid w:val="00691DE2"/>
    <w:rsid w:val="00692399"/>
    <w:rsid w:val="00692AD6"/>
    <w:rsid w:val="00692C41"/>
    <w:rsid w:val="00692C80"/>
    <w:rsid w:val="006935BA"/>
    <w:rsid w:val="00693D8E"/>
    <w:rsid w:val="0069411E"/>
    <w:rsid w:val="006949C1"/>
    <w:rsid w:val="00695830"/>
    <w:rsid w:val="00695C09"/>
    <w:rsid w:val="00695F99"/>
    <w:rsid w:val="00696276"/>
    <w:rsid w:val="00697225"/>
    <w:rsid w:val="006A01CC"/>
    <w:rsid w:val="006A04AE"/>
    <w:rsid w:val="006A0A73"/>
    <w:rsid w:val="006A192C"/>
    <w:rsid w:val="006A2379"/>
    <w:rsid w:val="006A2541"/>
    <w:rsid w:val="006A26A5"/>
    <w:rsid w:val="006A436A"/>
    <w:rsid w:val="006A43AD"/>
    <w:rsid w:val="006A48F2"/>
    <w:rsid w:val="006A4A7A"/>
    <w:rsid w:val="006A51BB"/>
    <w:rsid w:val="006A5648"/>
    <w:rsid w:val="006A5905"/>
    <w:rsid w:val="006A633E"/>
    <w:rsid w:val="006A6D88"/>
    <w:rsid w:val="006A7082"/>
    <w:rsid w:val="006A70EF"/>
    <w:rsid w:val="006A765F"/>
    <w:rsid w:val="006B04BE"/>
    <w:rsid w:val="006B0AAC"/>
    <w:rsid w:val="006B157D"/>
    <w:rsid w:val="006B194B"/>
    <w:rsid w:val="006B23E3"/>
    <w:rsid w:val="006B31A7"/>
    <w:rsid w:val="006B44FE"/>
    <w:rsid w:val="006B4529"/>
    <w:rsid w:val="006B49B0"/>
    <w:rsid w:val="006B4D3D"/>
    <w:rsid w:val="006B541C"/>
    <w:rsid w:val="006B56B9"/>
    <w:rsid w:val="006B5867"/>
    <w:rsid w:val="006B5E2B"/>
    <w:rsid w:val="006B5F2D"/>
    <w:rsid w:val="006B6CA6"/>
    <w:rsid w:val="006B7333"/>
    <w:rsid w:val="006B7A15"/>
    <w:rsid w:val="006B7C5E"/>
    <w:rsid w:val="006C16CB"/>
    <w:rsid w:val="006C1916"/>
    <w:rsid w:val="006C1B22"/>
    <w:rsid w:val="006C1E82"/>
    <w:rsid w:val="006C2219"/>
    <w:rsid w:val="006C23C3"/>
    <w:rsid w:val="006C23F2"/>
    <w:rsid w:val="006C2433"/>
    <w:rsid w:val="006C2723"/>
    <w:rsid w:val="006C2806"/>
    <w:rsid w:val="006C3974"/>
    <w:rsid w:val="006C43C3"/>
    <w:rsid w:val="006C4CCD"/>
    <w:rsid w:val="006C5199"/>
    <w:rsid w:val="006C55A1"/>
    <w:rsid w:val="006C601D"/>
    <w:rsid w:val="006C63AC"/>
    <w:rsid w:val="006C6541"/>
    <w:rsid w:val="006C65FE"/>
    <w:rsid w:val="006C721B"/>
    <w:rsid w:val="006C738A"/>
    <w:rsid w:val="006C7B5A"/>
    <w:rsid w:val="006C7C43"/>
    <w:rsid w:val="006D074C"/>
    <w:rsid w:val="006D13DD"/>
    <w:rsid w:val="006D17C9"/>
    <w:rsid w:val="006D2086"/>
    <w:rsid w:val="006D2C26"/>
    <w:rsid w:val="006D2D85"/>
    <w:rsid w:val="006D412B"/>
    <w:rsid w:val="006D4248"/>
    <w:rsid w:val="006D48E2"/>
    <w:rsid w:val="006D49B7"/>
    <w:rsid w:val="006D4FBC"/>
    <w:rsid w:val="006D50BC"/>
    <w:rsid w:val="006D528C"/>
    <w:rsid w:val="006D540A"/>
    <w:rsid w:val="006D57B2"/>
    <w:rsid w:val="006D6052"/>
    <w:rsid w:val="006D65EA"/>
    <w:rsid w:val="006D694F"/>
    <w:rsid w:val="006D698C"/>
    <w:rsid w:val="006D76CB"/>
    <w:rsid w:val="006D7FB1"/>
    <w:rsid w:val="006E02C7"/>
    <w:rsid w:val="006E040B"/>
    <w:rsid w:val="006E0411"/>
    <w:rsid w:val="006E0C37"/>
    <w:rsid w:val="006E169D"/>
    <w:rsid w:val="006E176E"/>
    <w:rsid w:val="006E1FAC"/>
    <w:rsid w:val="006E23DE"/>
    <w:rsid w:val="006E29A8"/>
    <w:rsid w:val="006E362F"/>
    <w:rsid w:val="006E3791"/>
    <w:rsid w:val="006E3CF2"/>
    <w:rsid w:val="006E5500"/>
    <w:rsid w:val="006E6191"/>
    <w:rsid w:val="006E631C"/>
    <w:rsid w:val="006F0CA1"/>
    <w:rsid w:val="006F1343"/>
    <w:rsid w:val="006F168D"/>
    <w:rsid w:val="006F1726"/>
    <w:rsid w:val="006F1B21"/>
    <w:rsid w:val="006F293D"/>
    <w:rsid w:val="006F2B4E"/>
    <w:rsid w:val="006F2CC8"/>
    <w:rsid w:val="006F343A"/>
    <w:rsid w:val="006F3B24"/>
    <w:rsid w:val="006F3D0A"/>
    <w:rsid w:val="006F3F1F"/>
    <w:rsid w:val="006F4D91"/>
    <w:rsid w:val="006F4E6B"/>
    <w:rsid w:val="006F50A7"/>
    <w:rsid w:val="006F589D"/>
    <w:rsid w:val="006F5B9E"/>
    <w:rsid w:val="006F5EEF"/>
    <w:rsid w:val="006F6967"/>
    <w:rsid w:val="006F7094"/>
    <w:rsid w:val="006F797A"/>
    <w:rsid w:val="006F7BC1"/>
    <w:rsid w:val="007000F0"/>
    <w:rsid w:val="00700292"/>
    <w:rsid w:val="007004CE"/>
    <w:rsid w:val="007008F2"/>
    <w:rsid w:val="00700BA0"/>
    <w:rsid w:val="00700D2C"/>
    <w:rsid w:val="007018B7"/>
    <w:rsid w:val="00702C66"/>
    <w:rsid w:val="00702CF6"/>
    <w:rsid w:val="00703C9D"/>
    <w:rsid w:val="00703EB9"/>
    <w:rsid w:val="00704527"/>
    <w:rsid w:val="00704900"/>
    <w:rsid w:val="00704C13"/>
    <w:rsid w:val="00704E92"/>
    <w:rsid w:val="007058AC"/>
    <w:rsid w:val="0070690A"/>
    <w:rsid w:val="00706AFA"/>
    <w:rsid w:val="00706E02"/>
    <w:rsid w:val="007070A9"/>
    <w:rsid w:val="007072F4"/>
    <w:rsid w:val="00710137"/>
    <w:rsid w:val="007102B7"/>
    <w:rsid w:val="0071094F"/>
    <w:rsid w:val="007116F8"/>
    <w:rsid w:val="007120E3"/>
    <w:rsid w:val="007126FB"/>
    <w:rsid w:val="0071273D"/>
    <w:rsid w:val="00712AAA"/>
    <w:rsid w:val="007147B2"/>
    <w:rsid w:val="00714D8E"/>
    <w:rsid w:val="00714FA2"/>
    <w:rsid w:val="00715CE0"/>
    <w:rsid w:val="00716388"/>
    <w:rsid w:val="00716D8B"/>
    <w:rsid w:val="00716F97"/>
    <w:rsid w:val="007176CB"/>
    <w:rsid w:val="00717F7E"/>
    <w:rsid w:val="007203B9"/>
    <w:rsid w:val="00720AE2"/>
    <w:rsid w:val="00721021"/>
    <w:rsid w:val="00721274"/>
    <w:rsid w:val="00722ACA"/>
    <w:rsid w:val="0072356F"/>
    <w:rsid w:val="00723708"/>
    <w:rsid w:val="0072470B"/>
    <w:rsid w:val="00724A5F"/>
    <w:rsid w:val="00724DBD"/>
    <w:rsid w:val="00724E50"/>
    <w:rsid w:val="00725138"/>
    <w:rsid w:val="00725243"/>
    <w:rsid w:val="00725432"/>
    <w:rsid w:val="00725858"/>
    <w:rsid w:val="00725EC4"/>
    <w:rsid w:val="00726C20"/>
    <w:rsid w:val="00727755"/>
    <w:rsid w:val="007279FE"/>
    <w:rsid w:val="00730181"/>
    <w:rsid w:val="007305E3"/>
    <w:rsid w:val="00730CF5"/>
    <w:rsid w:val="007310F0"/>
    <w:rsid w:val="00731908"/>
    <w:rsid w:val="00731AF7"/>
    <w:rsid w:val="007329B0"/>
    <w:rsid w:val="00732E4E"/>
    <w:rsid w:val="00733056"/>
    <w:rsid w:val="00733339"/>
    <w:rsid w:val="00733DB3"/>
    <w:rsid w:val="00733DD5"/>
    <w:rsid w:val="0073415A"/>
    <w:rsid w:val="007343FF"/>
    <w:rsid w:val="007351EA"/>
    <w:rsid w:val="007359BE"/>
    <w:rsid w:val="00735FD2"/>
    <w:rsid w:val="007361B3"/>
    <w:rsid w:val="00736294"/>
    <w:rsid w:val="00736FA0"/>
    <w:rsid w:val="00737064"/>
    <w:rsid w:val="007404F0"/>
    <w:rsid w:val="00740528"/>
    <w:rsid w:val="00740B9F"/>
    <w:rsid w:val="007411DB"/>
    <w:rsid w:val="00741AFE"/>
    <w:rsid w:val="00741DCB"/>
    <w:rsid w:val="00742378"/>
    <w:rsid w:val="00742463"/>
    <w:rsid w:val="00745256"/>
    <w:rsid w:val="007452C0"/>
    <w:rsid w:val="00745CA0"/>
    <w:rsid w:val="00745D69"/>
    <w:rsid w:val="00745E3C"/>
    <w:rsid w:val="00746B35"/>
    <w:rsid w:val="0075031D"/>
    <w:rsid w:val="00751EDA"/>
    <w:rsid w:val="00751FB8"/>
    <w:rsid w:val="007529AB"/>
    <w:rsid w:val="007533B3"/>
    <w:rsid w:val="00753A46"/>
    <w:rsid w:val="00754224"/>
    <w:rsid w:val="00754309"/>
    <w:rsid w:val="00755776"/>
    <w:rsid w:val="00756002"/>
    <w:rsid w:val="00756106"/>
    <w:rsid w:val="00756351"/>
    <w:rsid w:val="00757F96"/>
    <w:rsid w:val="00760B13"/>
    <w:rsid w:val="00760B37"/>
    <w:rsid w:val="00760B75"/>
    <w:rsid w:val="007610E4"/>
    <w:rsid w:val="00761753"/>
    <w:rsid w:val="00762007"/>
    <w:rsid w:val="0076205B"/>
    <w:rsid w:val="007623C4"/>
    <w:rsid w:val="00762C8E"/>
    <w:rsid w:val="007632EE"/>
    <w:rsid w:val="00765009"/>
    <w:rsid w:val="00765105"/>
    <w:rsid w:val="0076525A"/>
    <w:rsid w:val="00765B1C"/>
    <w:rsid w:val="00765D94"/>
    <w:rsid w:val="007666AC"/>
    <w:rsid w:val="00766E14"/>
    <w:rsid w:val="00766FBD"/>
    <w:rsid w:val="00770250"/>
    <w:rsid w:val="00770A3E"/>
    <w:rsid w:val="00771306"/>
    <w:rsid w:val="00771C61"/>
    <w:rsid w:val="00772783"/>
    <w:rsid w:val="007727C4"/>
    <w:rsid w:val="00773BE1"/>
    <w:rsid w:val="00774033"/>
    <w:rsid w:val="00774120"/>
    <w:rsid w:val="007741F6"/>
    <w:rsid w:val="00774BC9"/>
    <w:rsid w:val="00774F34"/>
    <w:rsid w:val="00775378"/>
    <w:rsid w:val="00776023"/>
    <w:rsid w:val="0077631B"/>
    <w:rsid w:val="007763B7"/>
    <w:rsid w:val="00776873"/>
    <w:rsid w:val="00776C92"/>
    <w:rsid w:val="00777556"/>
    <w:rsid w:val="00777565"/>
    <w:rsid w:val="007777FB"/>
    <w:rsid w:val="007778DF"/>
    <w:rsid w:val="0077799E"/>
    <w:rsid w:val="00777ABB"/>
    <w:rsid w:val="00777F83"/>
    <w:rsid w:val="0078071B"/>
    <w:rsid w:val="00780C8B"/>
    <w:rsid w:val="00780EF9"/>
    <w:rsid w:val="00781518"/>
    <w:rsid w:val="0078160C"/>
    <w:rsid w:val="007820FF"/>
    <w:rsid w:val="007821A3"/>
    <w:rsid w:val="00783A1D"/>
    <w:rsid w:val="00783B2D"/>
    <w:rsid w:val="00785181"/>
    <w:rsid w:val="007867AC"/>
    <w:rsid w:val="007876EB"/>
    <w:rsid w:val="00787943"/>
    <w:rsid w:val="0079047A"/>
    <w:rsid w:val="007911D0"/>
    <w:rsid w:val="007917CE"/>
    <w:rsid w:val="00791A57"/>
    <w:rsid w:val="00791B4C"/>
    <w:rsid w:val="007922E2"/>
    <w:rsid w:val="007928E2"/>
    <w:rsid w:val="00792E5B"/>
    <w:rsid w:val="0079324D"/>
    <w:rsid w:val="00793E00"/>
    <w:rsid w:val="00794062"/>
    <w:rsid w:val="00794380"/>
    <w:rsid w:val="0079443D"/>
    <w:rsid w:val="0079473C"/>
    <w:rsid w:val="007948D1"/>
    <w:rsid w:val="00794B7E"/>
    <w:rsid w:val="00795706"/>
    <w:rsid w:val="0079597C"/>
    <w:rsid w:val="00795DFD"/>
    <w:rsid w:val="00796267"/>
    <w:rsid w:val="00796589"/>
    <w:rsid w:val="007975EB"/>
    <w:rsid w:val="0079770C"/>
    <w:rsid w:val="00797C49"/>
    <w:rsid w:val="00797CA0"/>
    <w:rsid w:val="007A0262"/>
    <w:rsid w:val="007A0786"/>
    <w:rsid w:val="007A0AD3"/>
    <w:rsid w:val="007A13BC"/>
    <w:rsid w:val="007A17C7"/>
    <w:rsid w:val="007A1A1C"/>
    <w:rsid w:val="007A1BEC"/>
    <w:rsid w:val="007A2D42"/>
    <w:rsid w:val="007A3D55"/>
    <w:rsid w:val="007A408A"/>
    <w:rsid w:val="007A4564"/>
    <w:rsid w:val="007A5089"/>
    <w:rsid w:val="007A55B4"/>
    <w:rsid w:val="007A5887"/>
    <w:rsid w:val="007A5BD3"/>
    <w:rsid w:val="007A6C92"/>
    <w:rsid w:val="007A6DD4"/>
    <w:rsid w:val="007A723C"/>
    <w:rsid w:val="007A7726"/>
    <w:rsid w:val="007B0D9F"/>
    <w:rsid w:val="007B10F8"/>
    <w:rsid w:val="007B206D"/>
    <w:rsid w:val="007B2EE1"/>
    <w:rsid w:val="007B32CA"/>
    <w:rsid w:val="007B35E3"/>
    <w:rsid w:val="007B44BD"/>
    <w:rsid w:val="007B4AEE"/>
    <w:rsid w:val="007B5321"/>
    <w:rsid w:val="007B63A8"/>
    <w:rsid w:val="007B69C7"/>
    <w:rsid w:val="007B6E4F"/>
    <w:rsid w:val="007C05B0"/>
    <w:rsid w:val="007C0638"/>
    <w:rsid w:val="007C0B02"/>
    <w:rsid w:val="007C181C"/>
    <w:rsid w:val="007C18B4"/>
    <w:rsid w:val="007C1B96"/>
    <w:rsid w:val="007C2101"/>
    <w:rsid w:val="007C2A24"/>
    <w:rsid w:val="007C35CD"/>
    <w:rsid w:val="007C3BAD"/>
    <w:rsid w:val="007C3F3A"/>
    <w:rsid w:val="007C4068"/>
    <w:rsid w:val="007C42CD"/>
    <w:rsid w:val="007C452A"/>
    <w:rsid w:val="007C4B7C"/>
    <w:rsid w:val="007C56B5"/>
    <w:rsid w:val="007C5C1D"/>
    <w:rsid w:val="007C5E42"/>
    <w:rsid w:val="007C61BD"/>
    <w:rsid w:val="007C697B"/>
    <w:rsid w:val="007C7880"/>
    <w:rsid w:val="007C798D"/>
    <w:rsid w:val="007C79D1"/>
    <w:rsid w:val="007C7A22"/>
    <w:rsid w:val="007C7B44"/>
    <w:rsid w:val="007C7B61"/>
    <w:rsid w:val="007C7E64"/>
    <w:rsid w:val="007C7E68"/>
    <w:rsid w:val="007D0B46"/>
    <w:rsid w:val="007D0BBB"/>
    <w:rsid w:val="007D12C9"/>
    <w:rsid w:val="007D1598"/>
    <w:rsid w:val="007D1B78"/>
    <w:rsid w:val="007D1F01"/>
    <w:rsid w:val="007D20CB"/>
    <w:rsid w:val="007D2CB4"/>
    <w:rsid w:val="007D34C1"/>
    <w:rsid w:val="007D3EB8"/>
    <w:rsid w:val="007D48D6"/>
    <w:rsid w:val="007D497A"/>
    <w:rsid w:val="007D4E2D"/>
    <w:rsid w:val="007D4EA0"/>
    <w:rsid w:val="007D5CC1"/>
    <w:rsid w:val="007D5DF5"/>
    <w:rsid w:val="007D5DFF"/>
    <w:rsid w:val="007D5EE3"/>
    <w:rsid w:val="007D6226"/>
    <w:rsid w:val="007D68A0"/>
    <w:rsid w:val="007D69B7"/>
    <w:rsid w:val="007D6E24"/>
    <w:rsid w:val="007D6EF8"/>
    <w:rsid w:val="007D771E"/>
    <w:rsid w:val="007D77B4"/>
    <w:rsid w:val="007D7F71"/>
    <w:rsid w:val="007E0320"/>
    <w:rsid w:val="007E10B7"/>
    <w:rsid w:val="007E11A5"/>
    <w:rsid w:val="007E12DA"/>
    <w:rsid w:val="007E1A98"/>
    <w:rsid w:val="007E1B14"/>
    <w:rsid w:val="007E2CA2"/>
    <w:rsid w:val="007E2FF4"/>
    <w:rsid w:val="007E352C"/>
    <w:rsid w:val="007E3906"/>
    <w:rsid w:val="007E392F"/>
    <w:rsid w:val="007E3ADD"/>
    <w:rsid w:val="007E3E0E"/>
    <w:rsid w:val="007E3E40"/>
    <w:rsid w:val="007E44AA"/>
    <w:rsid w:val="007E49D8"/>
    <w:rsid w:val="007E50DF"/>
    <w:rsid w:val="007E6243"/>
    <w:rsid w:val="007E6373"/>
    <w:rsid w:val="007E6550"/>
    <w:rsid w:val="007E65ED"/>
    <w:rsid w:val="007E6882"/>
    <w:rsid w:val="007E6B21"/>
    <w:rsid w:val="007E6B98"/>
    <w:rsid w:val="007E6DF6"/>
    <w:rsid w:val="007E712A"/>
    <w:rsid w:val="007E741E"/>
    <w:rsid w:val="007E75D1"/>
    <w:rsid w:val="007F0100"/>
    <w:rsid w:val="007F0937"/>
    <w:rsid w:val="007F1834"/>
    <w:rsid w:val="007F1D02"/>
    <w:rsid w:val="007F20AC"/>
    <w:rsid w:val="007F2127"/>
    <w:rsid w:val="007F244B"/>
    <w:rsid w:val="007F2569"/>
    <w:rsid w:val="007F2EF0"/>
    <w:rsid w:val="007F41A9"/>
    <w:rsid w:val="007F426F"/>
    <w:rsid w:val="007F481D"/>
    <w:rsid w:val="007F4C0C"/>
    <w:rsid w:val="007F5664"/>
    <w:rsid w:val="007F579C"/>
    <w:rsid w:val="007F58C3"/>
    <w:rsid w:val="007F61B6"/>
    <w:rsid w:val="007F64E8"/>
    <w:rsid w:val="007F687D"/>
    <w:rsid w:val="007F689D"/>
    <w:rsid w:val="007F6BEF"/>
    <w:rsid w:val="007F75E4"/>
    <w:rsid w:val="007F7CC0"/>
    <w:rsid w:val="007F7EE3"/>
    <w:rsid w:val="0080067E"/>
    <w:rsid w:val="008006CF"/>
    <w:rsid w:val="00800BC5"/>
    <w:rsid w:val="00800D48"/>
    <w:rsid w:val="00802179"/>
    <w:rsid w:val="00802A57"/>
    <w:rsid w:val="00802F25"/>
    <w:rsid w:val="00802FCF"/>
    <w:rsid w:val="00803414"/>
    <w:rsid w:val="0080344E"/>
    <w:rsid w:val="00803F74"/>
    <w:rsid w:val="00804524"/>
    <w:rsid w:val="00805852"/>
    <w:rsid w:val="008058D2"/>
    <w:rsid w:val="00805B02"/>
    <w:rsid w:val="00805EFB"/>
    <w:rsid w:val="00806018"/>
    <w:rsid w:val="00806582"/>
    <w:rsid w:val="008075DC"/>
    <w:rsid w:val="00807911"/>
    <w:rsid w:val="0081026E"/>
    <w:rsid w:val="0081055B"/>
    <w:rsid w:val="008108F8"/>
    <w:rsid w:val="00810E15"/>
    <w:rsid w:val="008112AE"/>
    <w:rsid w:val="008118D2"/>
    <w:rsid w:val="00812148"/>
    <w:rsid w:val="00812793"/>
    <w:rsid w:val="0081284C"/>
    <w:rsid w:val="0081299A"/>
    <w:rsid w:val="00812DE2"/>
    <w:rsid w:val="008133DF"/>
    <w:rsid w:val="008138C5"/>
    <w:rsid w:val="00813AA1"/>
    <w:rsid w:val="00814A8F"/>
    <w:rsid w:val="00815BEB"/>
    <w:rsid w:val="0081637B"/>
    <w:rsid w:val="008169BD"/>
    <w:rsid w:val="00816A43"/>
    <w:rsid w:val="00816EDF"/>
    <w:rsid w:val="008172B4"/>
    <w:rsid w:val="00817344"/>
    <w:rsid w:val="00817F7F"/>
    <w:rsid w:val="008201E0"/>
    <w:rsid w:val="0082052B"/>
    <w:rsid w:val="00820D28"/>
    <w:rsid w:val="00820D38"/>
    <w:rsid w:val="0082104D"/>
    <w:rsid w:val="008219AA"/>
    <w:rsid w:val="008228D0"/>
    <w:rsid w:val="00823109"/>
    <w:rsid w:val="008231B3"/>
    <w:rsid w:val="0082366C"/>
    <w:rsid w:val="00823B93"/>
    <w:rsid w:val="00824344"/>
    <w:rsid w:val="00825128"/>
    <w:rsid w:val="00825627"/>
    <w:rsid w:val="0082565C"/>
    <w:rsid w:val="00825FFD"/>
    <w:rsid w:val="00826763"/>
    <w:rsid w:val="00827050"/>
    <w:rsid w:val="008270FF"/>
    <w:rsid w:val="0082749F"/>
    <w:rsid w:val="00827A8B"/>
    <w:rsid w:val="00827E48"/>
    <w:rsid w:val="00830713"/>
    <w:rsid w:val="00830D89"/>
    <w:rsid w:val="0083173F"/>
    <w:rsid w:val="008317B1"/>
    <w:rsid w:val="00831AAC"/>
    <w:rsid w:val="00831C68"/>
    <w:rsid w:val="00831DAB"/>
    <w:rsid w:val="00832195"/>
    <w:rsid w:val="008321FE"/>
    <w:rsid w:val="00832561"/>
    <w:rsid w:val="00832D85"/>
    <w:rsid w:val="00833211"/>
    <w:rsid w:val="00833231"/>
    <w:rsid w:val="00833A24"/>
    <w:rsid w:val="00834733"/>
    <w:rsid w:val="00834797"/>
    <w:rsid w:val="0083492C"/>
    <w:rsid w:val="00834D45"/>
    <w:rsid w:val="00834D8C"/>
    <w:rsid w:val="00835060"/>
    <w:rsid w:val="008353F2"/>
    <w:rsid w:val="008354A8"/>
    <w:rsid w:val="00835ADC"/>
    <w:rsid w:val="00835E5B"/>
    <w:rsid w:val="0083617C"/>
    <w:rsid w:val="008361E6"/>
    <w:rsid w:val="008364A7"/>
    <w:rsid w:val="0083685D"/>
    <w:rsid w:val="00836B19"/>
    <w:rsid w:val="00836EA4"/>
    <w:rsid w:val="00837EF1"/>
    <w:rsid w:val="00840E3F"/>
    <w:rsid w:val="00840E99"/>
    <w:rsid w:val="00841BC3"/>
    <w:rsid w:val="00841D97"/>
    <w:rsid w:val="00842029"/>
    <w:rsid w:val="00842589"/>
    <w:rsid w:val="00842B83"/>
    <w:rsid w:val="00844E9E"/>
    <w:rsid w:val="00845153"/>
    <w:rsid w:val="00845557"/>
    <w:rsid w:val="00845568"/>
    <w:rsid w:val="00845F98"/>
    <w:rsid w:val="0084682C"/>
    <w:rsid w:val="00846B65"/>
    <w:rsid w:val="008472D0"/>
    <w:rsid w:val="00847AC9"/>
    <w:rsid w:val="00850294"/>
    <w:rsid w:val="00850C55"/>
    <w:rsid w:val="00851233"/>
    <w:rsid w:val="00851E86"/>
    <w:rsid w:val="00852061"/>
    <w:rsid w:val="00852260"/>
    <w:rsid w:val="0085293B"/>
    <w:rsid w:val="00852ACB"/>
    <w:rsid w:val="00854300"/>
    <w:rsid w:val="0085433E"/>
    <w:rsid w:val="0085536E"/>
    <w:rsid w:val="0085606F"/>
    <w:rsid w:val="008570C1"/>
    <w:rsid w:val="008579AC"/>
    <w:rsid w:val="00857B13"/>
    <w:rsid w:val="00860104"/>
    <w:rsid w:val="008606BC"/>
    <w:rsid w:val="0086072A"/>
    <w:rsid w:val="00860A8B"/>
    <w:rsid w:val="00860EE1"/>
    <w:rsid w:val="00861610"/>
    <w:rsid w:val="00861AEE"/>
    <w:rsid w:val="00861C23"/>
    <w:rsid w:val="00861C6B"/>
    <w:rsid w:val="00862023"/>
    <w:rsid w:val="00862051"/>
    <w:rsid w:val="008621E3"/>
    <w:rsid w:val="0086236B"/>
    <w:rsid w:val="0086266C"/>
    <w:rsid w:val="0086314E"/>
    <w:rsid w:val="0086319E"/>
    <w:rsid w:val="00863718"/>
    <w:rsid w:val="00863DEC"/>
    <w:rsid w:val="00864325"/>
    <w:rsid w:val="0086468C"/>
    <w:rsid w:val="00864CF2"/>
    <w:rsid w:val="00864F82"/>
    <w:rsid w:val="0086503B"/>
    <w:rsid w:val="008654E5"/>
    <w:rsid w:val="00865AA8"/>
    <w:rsid w:val="008674D5"/>
    <w:rsid w:val="00867CD8"/>
    <w:rsid w:val="00870052"/>
    <w:rsid w:val="00870354"/>
    <w:rsid w:val="0087057F"/>
    <w:rsid w:val="00870A3E"/>
    <w:rsid w:val="00870EC7"/>
    <w:rsid w:val="00871715"/>
    <w:rsid w:val="00871CCB"/>
    <w:rsid w:val="00871F6F"/>
    <w:rsid w:val="008723E5"/>
    <w:rsid w:val="00872FB2"/>
    <w:rsid w:val="0087394B"/>
    <w:rsid w:val="0087482B"/>
    <w:rsid w:val="00874BE2"/>
    <w:rsid w:val="00875362"/>
    <w:rsid w:val="0087542A"/>
    <w:rsid w:val="00875B05"/>
    <w:rsid w:val="008763F5"/>
    <w:rsid w:val="00876F75"/>
    <w:rsid w:val="00877121"/>
    <w:rsid w:val="0087723C"/>
    <w:rsid w:val="0087798E"/>
    <w:rsid w:val="00877FB4"/>
    <w:rsid w:val="0088013D"/>
    <w:rsid w:val="008803BD"/>
    <w:rsid w:val="00880DDB"/>
    <w:rsid w:val="008810F3"/>
    <w:rsid w:val="00881132"/>
    <w:rsid w:val="00881143"/>
    <w:rsid w:val="00881448"/>
    <w:rsid w:val="00881D7C"/>
    <w:rsid w:val="00882769"/>
    <w:rsid w:val="00882B5F"/>
    <w:rsid w:val="00882C81"/>
    <w:rsid w:val="00882DE4"/>
    <w:rsid w:val="008837F9"/>
    <w:rsid w:val="00883A44"/>
    <w:rsid w:val="00883E4A"/>
    <w:rsid w:val="008844D4"/>
    <w:rsid w:val="00884B0D"/>
    <w:rsid w:val="00884F4D"/>
    <w:rsid w:val="008852A9"/>
    <w:rsid w:val="00885404"/>
    <w:rsid w:val="00885A2C"/>
    <w:rsid w:val="00885B82"/>
    <w:rsid w:val="008862C7"/>
    <w:rsid w:val="00886444"/>
    <w:rsid w:val="00887367"/>
    <w:rsid w:val="008876E5"/>
    <w:rsid w:val="00887BA4"/>
    <w:rsid w:val="00891DBA"/>
    <w:rsid w:val="008926EB"/>
    <w:rsid w:val="0089280E"/>
    <w:rsid w:val="00892B17"/>
    <w:rsid w:val="00892CEE"/>
    <w:rsid w:val="0089399C"/>
    <w:rsid w:val="00893D93"/>
    <w:rsid w:val="008943CC"/>
    <w:rsid w:val="008943FF"/>
    <w:rsid w:val="00895535"/>
    <w:rsid w:val="00895821"/>
    <w:rsid w:val="00896290"/>
    <w:rsid w:val="008962B5"/>
    <w:rsid w:val="00896395"/>
    <w:rsid w:val="0089651C"/>
    <w:rsid w:val="00896E66"/>
    <w:rsid w:val="008973F0"/>
    <w:rsid w:val="008978D8"/>
    <w:rsid w:val="008978E6"/>
    <w:rsid w:val="00897A4B"/>
    <w:rsid w:val="00897D3D"/>
    <w:rsid w:val="008A087F"/>
    <w:rsid w:val="008A0B71"/>
    <w:rsid w:val="008A101C"/>
    <w:rsid w:val="008A1595"/>
    <w:rsid w:val="008A1986"/>
    <w:rsid w:val="008A19AB"/>
    <w:rsid w:val="008A1C89"/>
    <w:rsid w:val="008A1CC4"/>
    <w:rsid w:val="008A1DFB"/>
    <w:rsid w:val="008A2B64"/>
    <w:rsid w:val="008A2C71"/>
    <w:rsid w:val="008A2E9E"/>
    <w:rsid w:val="008A3015"/>
    <w:rsid w:val="008A46C3"/>
    <w:rsid w:val="008A46D7"/>
    <w:rsid w:val="008A47E0"/>
    <w:rsid w:val="008A4C18"/>
    <w:rsid w:val="008A5290"/>
    <w:rsid w:val="008A5AE9"/>
    <w:rsid w:val="008A6327"/>
    <w:rsid w:val="008A64E3"/>
    <w:rsid w:val="008A6CE7"/>
    <w:rsid w:val="008A6D64"/>
    <w:rsid w:val="008A6FF3"/>
    <w:rsid w:val="008A7122"/>
    <w:rsid w:val="008A79F5"/>
    <w:rsid w:val="008A7F68"/>
    <w:rsid w:val="008B07EC"/>
    <w:rsid w:val="008B08AE"/>
    <w:rsid w:val="008B0AFC"/>
    <w:rsid w:val="008B0CE4"/>
    <w:rsid w:val="008B1727"/>
    <w:rsid w:val="008B2132"/>
    <w:rsid w:val="008B23FD"/>
    <w:rsid w:val="008B2655"/>
    <w:rsid w:val="008B2857"/>
    <w:rsid w:val="008B286D"/>
    <w:rsid w:val="008B2DAD"/>
    <w:rsid w:val="008B2EFD"/>
    <w:rsid w:val="008B30EB"/>
    <w:rsid w:val="008B44CB"/>
    <w:rsid w:val="008B48D3"/>
    <w:rsid w:val="008B4FE8"/>
    <w:rsid w:val="008B5196"/>
    <w:rsid w:val="008B569D"/>
    <w:rsid w:val="008B5EC5"/>
    <w:rsid w:val="008B6EA9"/>
    <w:rsid w:val="008B6F66"/>
    <w:rsid w:val="008B7684"/>
    <w:rsid w:val="008B7A58"/>
    <w:rsid w:val="008B7DE2"/>
    <w:rsid w:val="008B7E6A"/>
    <w:rsid w:val="008C0069"/>
    <w:rsid w:val="008C1765"/>
    <w:rsid w:val="008C1E8D"/>
    <w:rsid w:val="008C2085"/>
    <w:rsid w:val="008C238C"/>
    <w:rsid w:val="008C3629"/>
    <w:rsid w:val="008C36C5"/>
    <w:rsid w:val="008C416E"/>
    <w:rsid w:val="008C4493"/>
    <w:rsid w:val="008C4F64"/>
    <w:rsid w:val="008C57DA"/>
    <w:rsid w:val="008C5EF8"/>
    <w:rsid w:val="008C6175"/>
    <w:rsid w:val="008C630F"/>
    <w:rsid w:val="008C63B8"/>
    <w:rsid w:val="008C6923"/>
    <w:rsid w:val="008C6E72"/>
    <w:rsid w:val="008C70E7"/>
    <w:rsid w:val="008C7101"/>
    <w:rsid w:val="008D07C0"/>
    <w:rsid w:val="008D09E6"/>
    <w:rsid w:val="008D1998"/>
    <w:rsid w:val="008D20A0"/>
    <w:rsid w:val="008D221D"/>
    <w:rsid w:val="008D22C3"/>
    <w:rsid w:val="008D242A"/>
    <w:rsid w:val="008D25C7"/>
    <w:rsid w:val="008D2AD8"/>
    <w:rsid w:val="008D2ED0"/>
    <w:rsid w:val="008D4892"/>
    <w:rsid w:val="008D524D"/>
    <w:rsid w:val="008D5363"/>
    <w:rsid w:val="008D557E"/>
    <w:rsid w:val="008D5821"/>
    <w:rsid w:val="008D69E3"/>
    <w:rsid w:val="008D7001"/>
    <w:rsid w:val="008D76F7"/>
    <w:rsid w:val="008D7B8C"/>
    <w:rsid w:val="008D7E79"/>
    <w:rsid w:val="008E0465"/>
    <w:rsid w:val="008E0AC1"/>
    <w:rsid w:val="008E0C5A"/>
    <w:rsid w:val="008E1763"/>
    <w:rsid w:val="008E1AFD"/>
    <w:rsid w:val="008E2035"/>
    <w:rsid w:val="008E274C"/>
    <w:rsid w:val="008E2A13"/>
    <w:rsid w:val="008E329C"/>
    <w:rsid w:val="008E3584"/>
    <w:rsid w:val="008E3659"/>
    <w:rsid w:val="008E390A"/>
    <w:rsid w:val="008E426A"/>
    <w:rsid w:val="008E47B0"/>
    <w:rsid w:val="008E4A56"/>
    <w:rsid w:val="008E4AFB"/>
    <w:rsid w:val="008E60F1"/>
    <w:rsid w:val="008E61C7"/>
    <w:rsid w:val="008E6348"/>
    <w:rsid w:val="008E6893"/>
    <w:rsid w:val="008E6BDF"/>
    <w:rsid w:val="008E767A"/>
    <w:rsid w:val="008E773C"/>
    <w:rsid w:val="008E7F6E"/>
    <w:rsid w:val="008F006A"/>
    <w:rsid w:val="008F0142"/>
    <w:rsid w:val="008F0928"/>
    <w:rsid w:val="008F1B51"/>
    <w:rsid w:val="008F210E"/>
    <w:rsid w:val="008F3420"/>
    <w:rsid w:val="008F34E5"/>
    <w:rsid w:val="008F38DE"/>
    <w:rsid w:val="008F3DA4"/>
    <w:rsid w:val="008F4309"/>
    <w:rsid w:val="008F4680"/>
    <w:rsid w:val="008F476C"/>
    <w:rsid w:val="008F47A6"/>
    <w:rsid w:val="008F4D27"/>
    <w:rsid w:val="008F51CF"/>
    <w:rsid w:val="008F5B51"/>
    <w:rsid w:val="008F64B9"/>
    <w:rsid w:val="008F67CD"/>
    <w:rsid w:val="008F76BE"/>
    <w:rsid w:val="008F7980"/>
    <w:rsid w:val="008F7BF5"/>
    <w:rsid w:val="0090008B"/>
    <w:rsid w:val="0090024F"/>
    <w:rsid w:val="00900EA0"/>
    <w:rsid w:val="00901D5A"/>
    <w:rsid w:val="00901DA7"/>
    <w:rsid w:val="00901EA7"/>
    <w:rsid w:val="009028E7"/>
    <w:rsid w:val="00903051"/>
    <w:rsid w:val="00903178"/>
    <w:rsid w:val="00903689"/>
    <w:rsid w:val="00904715"/>
    <w:rsid w:val="009049DB"/>
    <w:rsid w:val="00904C53"/>
    <w:rsid w:val="009065D6"/>
    <w:rsid w:val="00906A32"/>
    <w:rsid w:val="00906D4E"/>
    <w:rsid w:val="0090744F"/>
    <w:rsid w:val="00907D40"/>
    <w:rsid w:val="009102F9"/>
    <w:rsid w:val="0091094E"/>
    <w:rsid w:val="00910B3D"/>
    <w:rsid w:val="009112B8"/>
    <w:rsid w:val="00911C7D"/>
    <w:rsid w:val="00912757"/>
    <w:rsid w:val="009128C7"/>
    <w:rsid w:val="00913045"/>
    <w:rsid w:val="00913CB4"/>
    <w:rsid w:val="00913EB0"/>
    <w:rsid w:val="00913F1F"/>
    <w:rsid w:val="0091463E"/>
    <w:rsid w:val="00914643"/>
    <w:rsid w:val="0091477E"/>
    <w:rsid w:val="0091479E"/>
    <w:rsid w:val="009149E6"/>
    <w:rsid w:val="00915370"/>
    <w:rsid w:val="0091560B"/>
    <w:rsid w:val="0091572D"/>
    <w:rsid w:val="00915EC0"/>
    <w:rsid w:val="00916BBA"/>
    <w:rsid w:val="00916FC2"/>
    <w:rsid w:val="009178A8"/>
    <w:rsid w:val="00917D68"/>
    <w:rsid w:val="00917F6D"/>
    <w:rsid w:val="009208F6"/>
    <w:rsid w:val="00920986"/>
    <w:rsid w:val="00921957"/>
    <w:rsid w:val="009226A4"/>
    <w:rsid w:val="00922FC5"/>
    <w:rsid w:val="00923261"/>
    <w:rsid w:val="00923B1A"/>
    <w:rsid w:val="00923BD7"/>
    <w:rsid w:val="0092481B"/>
    <w:rsid w:val="00924E02"/>
    <w:rsid w:val="009254BC"/>
    <w:rsid w:val="00925839"/>
    <w:rsid w:val="0092585A"/>
    <w:rsid w:val="009258BB"/>
    <w:rsid w:val="00927306"/>
    <w:rsid w:val="0092748C"/>
    <w:rsid w:val="009274AE"/>
    <w:rsid w:val="0092759E"/>
    <w:rsid w:val="00927B3C"/>
    <w:rsid w:val="00930319"/>
    <w:rsid w:val="0093093A"/>
    <w:rsid w:val="00930985"/>
    <w:rsid w:val="00930B8B"/>
    <w:rsid w:val="00931103"/>
    <w:rsid w:val="009315ED"/>
    <w:rsid w:val="00931903"/>
    <w:rsid w:val="00931A83"/>
    <w:rsid w:val="00932422"/>
    <w:rsid w:val="009325EF"/>
    <w:rsid w:val="00932938"/>
    <w:rsid w:val="00932BD9"/>
    <w:rsid w:val="00932FC1"/>
    <w:rsid w:val="00933FB4"/>
    <w:rsid w:val="00934171"/>
    <w:rsid w:val="0093423D"/>
    <w:rsid w:val="00934248"/>
    <w:rsid w:val="00934E1C"/>
    <w:rsid w:val="00935270"/>
    <w:rsid w:val="009359A2"/>
    <w:rsid w:val="00936B39"/>
    <w:rsid w:val="00936E6B"/>
    <w:rsid w:val="009405FD"/>
    <w:rsid w:val="00940976"/>
    <w:rsid w:val="00940D01"/>
    <w:rsid w:val="0094111F"/>
    <w:rsid w:val="00941C02"/>
    <w:rsid w:val="00941F20"/>
    <w:rsid w:val="00941FA3"/>
    <w:rsid w:val="0094214E"/>
    <w:rsid w:val="00942AF7"/>
    <w:rsid w:val="00942E89"/>
    <w:rsid w:val="00943581"/>
    <w:rsid w:val="009439D3"/>
    <w:rsid w:val="00944219"/>
    <w:rsid w:val="00944683"/>
    <w:rsid w:val="00944D7A"/>
    <w:rsid w:val="00944F4B"/>
    <w:rsid w:val="0094541A"/>
    <w:rsid w:val="00945D50"/>
    <w:rsid w:val="00945F77"/>
    <w:rsid w:val="0094644A"/>
    <w:rsid w:val="009464A1"/>
    <w:rsid w:val="009464C4"/>
    <w:rsid w:val="009475D7"/>
    <w:rsid w:val="009476B9"/>
    <w:rsid w:val="00950509"/>
    <w:rsid w:val="009507CA"/>
    <w:rsid w:val="009509D6"/>
    <w:rsid w:val="00951BD6"/>
    <w:rsid w:val="00951F32"/>
    <w:rsid w:val="009522A2"/>
    <w:rsid w:val="009525B4"/>
    <w:rsid w:val="00953398"/>
    <w:rsid w:val="0095340D"/>
    <w:rsid w:val="00953C72"/>
    <w:rsid w:val="00953FEA"/>
    <w:rsid w:val="00954EAB"/>
    <w:rsid w:val="00954F43"/>
    <w:rsid w:val="009552CA"/>
    <w:rsid w:val="00955470"/>
    <w:rsid w:val="00955BC0"/>
    <w:rsid w:val="00955E20"/>
    <w:rsid w:val="0095608D"/>
    <w:rsid w:val="0095669B"/>
    <w:rsid w:val="009567C1"/>
    <w:rsid w:val="00956809"/>
    <w:rsid w:val="00956E84"/>
    <w:rsid w:val="00956FD7"/>
    <w:rsid w:val="00957276"/>
    <w:rsid w:val="00957C54"/>
    <w:rsid w:val="0096021D"/>
    <w:rsid w:val="009604D2"/>
    <w:rsid w:val="00960D1B"/>
    <w:rsid w:val="009611A3"/>
    <w:rsid w:val="0096189E"/>
    <w:rsid w:val="009619FE"/>
    <w:rsid w:val="0096258D"/>
    <w:rsid w:val="00962DC0"/>
    <w:rsid w:val="0096368E"/>
    <w:rsid w:val="00963813"/>
    <w:rsid w:val="00963A4A"/>
    <w:rsid w:val="00963ACD"/>
    <w:rsid w:val="00963D0F"/>
    <w:rsid w:val="00963E9D"/>
    <w:rsid w:val="00965487"/>
    <w:rsid w:val="0096586E"/>
    <w:rsid w:val="00966B88"/>
    <w:rsid w:val="00966F08"/>
    <w:rsid w:val="009673FE"/>
    <w:rsid w:val="009677AD"/>
    <w:rsid w:val="00967F50"/>
    <w:rsid w:val="0097087B"/>
    <w:rsid w:val="009708E3"/>
    <w:rsid w:val="0097176D"/>
    <w:rsid w:val="009718E8"/>
    <w:rsid w:val="00971DDE"/>
    <w:rsid w:val="00971F63"/>
    <w:rsid w:val="00972D70"/>
    <w:rsid w:val="00972EC8"/>
    <w:rsid w:val="0097326F"/>
    <w:rsid w:val="00974167"/>
    <w:rsid w:val="009742D1"/>
    <w:rsid w:val="0097440C"/>
    <w:rsid w:val="0097445A"/>
    <w:rsid w:val="00974C9A"/>
    <w:rsid w:val="00975032"/>
    <w:rsid w:val="00975982"/>
    <w:rsid w:val="00975D06"/>
    <w:rsid w:val="00976135"/>
    <w:rsid w:val="00976A1D"/>
    <w:rsid w:val="00976A53"/>
    <w:rsid w:val="00976B81"/>
    <w:rsid w:val="00976CA0"/>
    <w:rsid w:val="00976D66"/>
    <w:rsid w:val="00977165"/>
    <w:rsid w:val="009772E4"/>
    <w:rsid w:val="0097748A"/>
    <w:rsid w:val="0097790B"/>
    <w:rsid w:val="0097795B"/>
    <w:rsid w:val="00980465"/>
    <w:rsid w:val="0098069C"/>
    <w:rsid w:val="009806EE"/>
    <w:rsid w:val="00980952"/>
    <w:rsid w:val="00980E81"/>
    <w:rsid w:val="00981825"/>
    <w:rsid w:val="00981A49"/>
    <w:rsid w:val="00982F1F"/>
    <w:rsid w:val="00983196"/>
    <w:rsid w:val="009832FB"/>
    <w:rsid w:val="0098380C"/>
    <w:rsid w:val="0098381F"/>
    <w:rsid w:val="00983938"/>
    <w:rsid w:val="009839E8"/>
    <w:rsid w:val="0098457B"/>
    <w:rsid w:val="00984CE6"/>
    <w:rsid w:val="0098524C"/>
    <w:rsid w:val="009858D3"/>
    <w:rsid w:val="00985EBA"/>
    <w:rsid w:val="009862A0"/>
    <w:rsid w:val="00986340"/>
    <w:rsid w:val="0098754B"/>
    <w:rsid w:val="009876E7"/>
    <w:rsid w:val="00990417"/>
    <w:rsid w:val="00990652"/>
    <w:rsid w:val="00990745"/>
    <w:rsid w:val="00990EE5"/>
    <w:rsid w:val="009912F1"/>
    <w:rsid w:val="009914BA"/>
    <w:rsid w:val="00991D93"/>
    <w:rsid w:val="00991EC2"/>
    <w:rsid w:val="0099252A"/>
    <w:rsid w:val="00992583"/>
    <w:rsid w:val="00992C20"/>
    <w:rsid w:val="0099353D"/>
    <w:rsid w:val="00993825"/>
    <w:rsid w:val="00993890"/>
    <w:rsid w:val="00993E0F"/>
    <w:rsid w:val="00993E60"/>
    <w:rsid w:val="009947E6"/>
    <w:rsid w:val="009947F2"/>
    <w:rsid w:val="00994DCB"/>
    <w:rsid w:val="00995336"/>
    <w:rsid w:val="009965AD"/>
    <w:rsid w:val="009971D8"/>
    <w:rsid w:val="009979C8"/>
    <w:rsid w:val="00997A91"/>
    <w:rsid w:val="009A1017"/>
    <w:rsid w:val="009A1662"/>
    <w:rsid w:val="009A1CF9"/>
    <w:rsid w:val="009A2A2E"/>
    <w:rsid w:val="009A4844"/>
    <w:rsid w:val="009A499F"/>
    <w:rsid w:val="009A4BBF"/>
    <w:rsid w:val="009A520C"/>
    <w:rsid w:val="009A5256"/>
    <w:rsid w:val="009A577A"/>
    <w:rsid w:val="009A57EF"/>
    <w:rsid w:val="009A7236"/>
    <w:rsid w:val="009A7880"/>
    <w:rsid w:val="009A78D7"/>
    <w:rsid w:val="009A7959"/>
    <w:rsid w:val="009A7973"/>
    <w:rsid w:val="009B0F2F"/>
    <w:rsid w:val="009B1092"/>
    <w:rsid w:val="009B233E"/>
    <w:rsid w:val="009B25FC"/>
    <w:rsid w:val="009B36D2"/>
    <w:rsid w:val="009B3C8D"/>
    <w:rsid w:val="009B417F"/>
    <w:rsid w:val="009B48FB"/>
    <w:rsid w:val="009B4A83"/>
    <w:rsid w:val="009B56ED"/>
    <w:rsid w:val="009B60EF"/>
    <w:rsid w:val="009B6257"/>
    <w:rsid w:val="009B637D"/>
    <w:rsid w:val="009B7436"/>
    <w:rsid w:val="009B74EB"/>
    <w:rsid w:val="009B7847"/>
    <w:rsid w:val="009C0A5A"/>
    <w:rsid w:val="009C0A88"/>
    <w:rsid w:val="009C0FEE"/>
    <w:rsid w:val="009C134D"/>
    <w:rsid w:val="009C1751"/>
    <w:rsid w:val="009C18ED"/>
    <w:rsid w:val="009C1E00"/>
    <w:rsid w:val="009C1E11"/>
    <w:rsid w:val="009C28F6"/>
    <w:rsid w:val="009C2B50"/>
    <w:rsid w:val="009C2FDF"/>
    <w:rsid w:val="009C34BB"/>
    <w:rsid w:val="009C3605"/>
    <w:rsid w:val="009C3825"/>
    <w:rsid w:val="009C3F95"/>
    <w:rsid w:val="009C4005"/>
    <w:rsid w:val="009C571F"/>
    <w:rsid w:val="009C5D8F"/>
    <w:rsid w:val="009C5FE1"/>
    <w:rsid w:val="009C60AA"/>
    <w:rsid w:val="009C70D4"/>
    <w:rsid w:val="009C723F"/>
    <w:rsid w:val="009C7773"/>
    <w:rsid w:val="009C7EC3"/>
    <w:rsid w:val="009D0D35"/>
    <w:rsid w:val="009D132B"/>
    <w:rsid w:val="009D22A6"/>
    <w:rsid w:val="009D2A82"/>
    <w:rsid w:val="009D2D92"/>
    <w:rsid w:val="009D2E60"/>
    <w:rsid w:val="009D2EF0"/>
    <w:rsid w:val="009D33B6"/>
    <w:rsid w:val="009D3428"/>
    <w:rsid w:val="009D34F1"/>
    <w:rsid w:val="009D3C4B"/>
    <w:rsid w:val="009D4A5D"/>
    <w:rsid w:val="009D4DB2"/>
    <w:rsid w:val="009D5D1F"/>
    <w:rsid w:val="009D6A05"/>
    <w:rsid w:val="009D6C73"/>
    <w:rsid w:val="009D7176"/>
    <w:rsid w:val="009D731D"/>
    <w:rsid w:val="009D77C4"/>
    <w:rsid w:val="009D7C4E"/>
    <w:rsid w:val="009D7C5F"/>
    <w:rsid w:val="009D7C6E"/>
    <w:rsid w:val="009D7C98"/>
    <w:rsid w:val="009D7EEE"/>
    <w:rsid w:val="009E0314"/>
    <w:rsid w:val="009E03D9"/>
    <w:rsid w:val="009E0C2F"/>
    <w:rsid w:val="009E0E3B"/>
    <w:rsid w:val="009E0EA5"/>
    <w:rsid w:val="009E109F"/>
    <w:rsid w:val="009E13C6"/>
    <w:rsid w:val="009E19E9"/>
    <w:rsid w:val="009E1ACA"/>
    <w:rsid w:val="009E1C89"/>
    <w:rsid w:val="009E1E59"/>
    <w:rsid w:val="009E2D06"/>
    <w:rsid w:val="009E2F67"/>
    <w:rsid w:val="009E301D"/>
    <w:rsid w:val="009E3569"/>
    <w:rsid w:val="009E36E6"/>
    <w:rsid w:val="009E3B8E"/>
    <w:rsid w:val="009E3D7F"/>
    <w:rsid w:val="009E404F"/>
    <w:rsid w:val="009E4243"/>
    <w:rsid w:val="009E452A"/>
    <w:rsid w:val="009E51C1"/>
    <w:rsid w:val="009E55A0"/>
    <w:rsid w:val="009E57FB"/>
    <w:rsid w:val="009E5AAB"/>
    <w:rsid w:val="009E628E"/>
    <w:rsid w:val="009E6C0F"/>
    <w:rsid w:val="009E6F42"/>
    <w:rsid w:val="009E77AA"/>
    <w:rsid w:val="009E7C67"/>
    <w:rsid w:val="009F01BB"/>
    <w:rsid w:val="009F1399"/>
    <w:rsid w:val="009F14D0"/>
    <w:rsid w:val="009F20A9"/>
    <w:rsid w:val="009F24EB"/>
    <w:rsid w:val="009F2AC5"/>
    <w:rsid w:val="009F3E2A"/>
    <w:rsid w:val="009F4289"/>
    <w:rsid w:val="009F4466"/>
    <w:rsid w:val="009F4B54"/>
    <w:rsid w:val="009F528B"/>
    <w:rsid w:val="009F5F18"/>
    <w:rsid w:val="009F5F23"/>
    <w:rsid w:val="009F635B"/>
    <w:rsid w:val="009F6879"/>
    <w:rsid w:val="009F692D"/>
    <w:rsid w:val="009F6C4C"/>
    <w:rsid w:val="009F7C94"/>
    <w:rsid w:val="009F7CAF"/>
    <w:rsid w:val="00A00765"/>
    <w:rsid w:val="00A009F3"/>
    <w:rsid w:val="00A00A9D"/>
    <w:rsid w:val="00A01298"/>
    <w:rsid w:val="00A015DA"/>
    <w:rsid w:val="00A01B25"/>
    <w:rsid w:val="00A01FB7"/>
    <w:rsid w:val="00A022F3"/>
    <w:rsid w:val="00A0268E"/>
    <w:rsid w:val="00A02D19"/>
    <w:rsid w:val="00A02D30"/>
    <w:rsid w:val="00A0362E"/>
    <w:rsid w:val="00A03FCC"/>
    <w:rsid w:val="00A05460"/>
    <w:rsid w:val="00A059F0"/>
    <w:rsid w:val="00A05B2E"/>
    <w:rsid w:val="00A05B89"/>
    <w:rsid w:val="00A05F59"/>
    <w:rsid w:val="00A0600A"/>
    <w:rsid w:val="00A06187"/>
    <w:rsid w:val="00A061F1"/>
    <w:rsid w:val="00A0685D"/>
    <w:rsid w:val="00A06E32"/>
    <w:rsid w:val="00A06E7A"/>
    <w:rsid w:val="00A0756A"/>
    <w:rsid w:val="00A076AD"/>
    <w:rsid w:val="00A079A3"/>
    <w:rsid w:val="00A07F6F"/>
    <w:rsid w:val="00A10306"/>
    <w:rsid w:val="00A10502"/>
    <w:rsid w:val="00A107DE"/>
    <w:rsid w:val="00A11432"/>
    <w:rsid w:val="00A11581"/>
    <w:rsid w:val="00A115DA"/>
    <w:rsid w:val="00A117E3"/>
    <w:rsid w:val="00A11E4F"/>
    <w:rsid w:val="00A13518"/>
    <w:rsid w:val="00A13741"/>
    <w:rsid w:val="00A1377E"/>
    <w:rsid w:val="00A13A0F"/>
    <w:rsid w:val="00A13ABC"/>
    <w:rsid w:val="00A13B83"/>
    <w:rsid w:val="00A142EA"/>
    <w:rsid w:val="00A147D2"/>
    <w:rsid w:val="00A148D2"/>
    <w:rsid w:val="00A14A5C"/>
    <w:rsid w:val="00A1513B"/>
    <w:rsid w:val="00A15292"/>
    <w:rsid w:val="00A15307"/>
    <w:rsid w:val="00A1583E"/>
    <w:rsid w:val="00A15AF8"/>
    <w:rsid w:val="00A168FC"/>
    <w:rsid w:val="00A16C65"/>
    <w:rsid w:val="00A17689"/>
    <w:rsid w:val="00A17779"/>
    <w:rsid w:val="00A17EEC"/>
    <w:rsid w:val="00A2109A"/>
    <w:rsid w:val="00A21923"/>
    <w:rsid w:val="00A21FA3"/>
    <w:rsid w:val="00A22158"/>
    <w:rsid w:val="00A22C59"/>
    <w:rsid w:val="00A23211"/>
    <w:rsid w:val="00A238FC"/>
    <w:rsid w:val="00A23929"/>
    <w:rsid w:val="00A24266"/>
    <w:rsid w:val="00A24D81"/>
    <w:rsid w:val="00A2506C"/>
    <w:rsid w:val="00A26DC6"/>
    <w:rsid w:val="00A26E9E"/>
    <w:rsid w:val="00A27636"/>
    <w:rsid w:val="00A27668"/>
    <w:rsid w:val="00A27FC9"/>
    <w:rsid w:val="00A30600"/>
    <w:rsid w:val="00A309B1"/>
    <w:rsid w:val="00A31AFD"/>
    <w:rsid w:val="00A321CB"/>
    <w:rsid w:val="00A32252"/>
    <w:rsid w:val="00A32387"/>
    <w:rsid w:val="00A32E46"/>
    <w:rsid w:val="00A3305D"/>
    <w:rsid w:val="00A336F5"/>
    <w:rsid w:val="00A3472D"/>
    <w:rsid w:val="00A34A19"/>
    <w:rsid w:val="00A354F4"/>
    <w:rsid w:val="00A35B0F"/>
    <w:rsid w:val="00A35C82"/>
    <w:rsid w:val="00A35FF0"/>
    <w:rsid w:val="00A36CCD"/>
    <w:rsid w:val="00A37429"/>
    <w:rsid w:val="00A37A43"/>
    <w:rsid w:val="00A37A99"/>
    <w:rsid w:val="00A37CF4"/>
    <w:rsid w:val="00A37FDF"/>
    <w:rsid w:val="00A40311"/>
    <w:rsid w:val="00A41175"/>
    <w:rsid w:val="00A4140B"/>
    <w:rsid w:val="00A4176C"/>
    <w:rsid w:val="00A4178A"/>
    <w:rsid w:val="00A41816"/>
    <w:rsid w:val="00A419FC"/>
    <w:rsid w:val="00A41A74"/>
    <w:rsid w:val="00A42740"/>
    <w:rsid w:val="00A432BE"/>
    <w:rsid w:val="00A437F7"/>
    <w:rsid w:val="00A43F22"/>
    <w:rsid w:val="00A44463"/>
    <w:rsid w:val="00A45D6C"/>
    <w:rsid w:val="00A4625B"/>
    <w:rsid w:val="00A464CC"/>
    <w:rsid w:val="00A46CF4"/>
    <w:rsid w:val="00A47D69"/>
    <w:rsid w:val="00A47DDA"/>
    <w:rsid w:val="00A50219"/>
    <w:rsid w:val="00A50EC4"/>
    <w:rsid w:val="00A51225"/>
    <w:rsid w:val="00A51A1D"/>
    <w:rsid w:val="00A51D8B"/>
    <w:rsid w:val="00A5234E"/>
    <w:rsid w:val="00A52462"/>
    <w:rsid w:val="00A5257B"/>
    <w:rsid w:val="00A52690"/>
    <w:rsid w:val="00A52883"/>
    <w:rsid w:val="00A52C04"/>
    <w:rsid w:val="00A54811"/>
    <w:rsid w:val="00A54EB5"/>
    <w:rsid w:val="00A5517E"/>
    <w:rsid w:val="00A577EF"/>
    <w:rsid w:val="00A57AB2"/>
    <w:rsid w:val="00A57D5B"/>
    <w:rsid w:val="00A57E2C"/>
    <w:rsid w:val="00A608D7"/>
    <w:rsid w:val="00A617FE"/>
    <w:rsid w:val="00A61B1A"/>
    <w:rsid w:val="00A62373"/>
    <w:rsid w:val="00A6241B"/>
    <w:rsid w:val="00A62940"/>
    <w:rsid w:val="00A632BD"/>
    <w:rsid w:val="00A6356C"/>
    <w:rsid w:val="00A63D7B"/>
    <w:rsid w:val="00A64712"/>
    <w:rsid w:val="00A64D29"/>
    <w:rsid w:val="00A65BC8"/>
    <w:rsid w:val="00A65F53"/>
    <w:rsid w:val="00A660EE"/>
    <w:rsid w:val="00A6615F"/>
    <w:rsid w:val="00A66458"/>
    <w:rsid w:val="00A673B0"/>
    <w:rsid w:val="00A67C95"/>
    <w:rsid w:val="00A70446"/>
    <w:rsid w:val="00A705B8"/>
    <w:rsid w:val="00A707E4"/>
    <w:rsid w:val="00A70A90"/>
    <w:rsid w:val="00A71DCA"/>
    <w:rsid w:val="00A71E71"/>
    <w:rsid w:val="00A722AC"/>
    <w:rsid w:val="00A72353"/>
    <w:rsid w:val="00A72410"/>
    <w:rsid w:val="00A724F5"/>
    <w:rsid w:val="00A72A90"/>
    <w:rsid w:val="00A7303F"/>
    <w:rsid w:val="00A73267"/>
    <w:rsid w:val="00A73490"/>
    <w:rsid w:val="00A73995"/>
    <w:rsid w:val="00A73E47"/>
    <w:rsid w:val="00A74503"/>
    <w:rsid w:val="00A7481B"/>
    <w:rsid w:val="00A74D62"/>
    <w:rsid w:val="00A7563B"/>
    <w:rsid w:val="00A75B81"/>
    <w:rsid w:val="00A76457"/>
    <w:rsid w:val="00A768EB"/>
    <w:rsid w:val="00A7769F"/>
    <w:rsid w:val="00A77F38"/>
    <w:rsid w:val="00A80506"/>
    <w:rsid w:val="00A80DC5"/>
    <w:rsid w:val="00A8139E"/>
    <w:rsid w:val="00A8142E"/>
    <w:rsid w:val="00A816D5"/>
    <w:rsid w:val="00A824B3"/>
    <w:rsid w:val="00A8287C"/>
    <w:rsid w:val="00A82F88"/>
    <w:rsid w:val="00A83DF8"/>
    <w:rsid w:val="00A83EF2"/>
    <w:rsid w:val="00A84067"/>
    <w:rsid w:val="00A841AB"/>
    <w:rsid w:val="00A8457A"/>
    <w:rsid w:val="00A84829"/>
    <w:rsid w:val="00A84C6D"/>
    <w:rsid w:val="00A84E8D"/>
    <w:rsid w:val="00A85529"/>
    <w:rsid w:val="00A8622F"/>
    <w:rsid w:val="00A86787"/>
    <w:rsid w:val="00A875FE"/>
    <w:rsid w:val="00A91480"/>
    <w:rsid w:val="00A93413"/>
    <w:rsid w:val="00A936D2"/>
    <w:rsid w:val="00A93792"/>
    <w:rsid w:val="00A937E1"/>
    <w:rsid w:val="00A94146"/>
    <w:rsid w:val="00A9429B"/>
    <w:rsid w:val="00A966A2"/>
    <w:rsid w:val="00A96BDA"/>
    <w:rsid w:val="00A97653"/>
    <w:rsid w:val="00A976C4"/>
    <w:rsid w:val="00AA07EF"/>
    <w:rsid w:val="00AA1460"/>
    <w:rsid w:val="00AA15BD"/>
    <w:rsid w:val="00AA17E0"/>
    <w:rsid w:val="00AA1ACC"/>
    <w:rsid w:val="00AA20FD"/>
    <w:rsid w:val="00AA36C8"/>
    <w:rsid w:val="00AA57D0"/>
    <w:rsid w:val="00AA6209"/>
    <w:rsid w:val="00AA6728"/>
    <w:rsid w:val="00AA67DB"/>
    <w:rsid w:val="00AA7116"/>
    <w:rsid w:val="00AA77EC"/>
    <w:rsid w:val="00AA7B7F"/>
    <w:rsid w:val="00AA7E09"/>
    <w:rsid w:val="00AA7F1D"/>
    <w:rsid w:val="00AA7F6F"/>
    <w:rsid w:val="00AB0859"/>
    <w:rsid w:val="00AB08DD"/>
    <w:rsid w:val="00AB09C1"/>
    <w:rsid w:val="00AB15D6"/>
    <w:rsid w:val="00AB17FF"/>
    <w:rsid w:val="00AB1B0C"/>
    <w:rsid w:val="00AB1C3E"/>
    <w:rsid w:val="00AB2A86"/>
    <w:rsid w:val="00AB2D94"/>
    <w:rsid w:val="00AB4594"/>
    <w:rsid w:val="00AB5AEC"/>
    <w:rsid w:val="00AB5F77"/>
    <w:rsid w:val="00AB60B6"/>
    <w:rsid w:val="00AB7253"/>
    <w:rsid w:val="00AB756C"/>
    <w:rsid w:val="00AB7608"/>
    <w:rsid w:val="00AB7B99"/>
    <w:rsid w:val="00AC10CB"/>
    <w:rsid w:val="00AC1138"/>
    <w:rsid w:val="00AC1479"/>
    <w:rsid w:val="00AC15E4"/>
    <w:rsid w:val="00AC15E8"/>
    <w:rsid w:val="00AC1EAA"/>
    <w:rsid w:val="00AC21F0"/>
    <w:rsid w:val="00AC221F"/>
    <w:rsid w:val="00AC23C1"/>
    <w:rsid w:val="00AC24EB"/>
    <w:rsid w:val="00AC2595"/>
    <w:rsid w:val="00AC3761"/>
    <w:rsid w:val="00AC415E"/>
    <w:rsid w:val="00AC4200"/>
    <w:rsid w:val="00AC4399"/>
    <w:rsid w:val="00AC4F9F"/>
    <w:rsid w:val="00AC513D"/>
    <w:rsid w:val="00AC584E"/>
    <w:rsid w:val="00AC6150"/>
    <w:rsid w:val="00AC6863"/>
    <w:rsid w:val="00AC6ACC"/>
    <w:rsid w:val="00AC6EB5"/>
    <w:rsid w:val="00AC779E"/>
    <w:rsid w:val="00AC7A41"/>
    <w:rsid w:val="00AD002F"/>
    <w:rsid w:val="00AD0830"/>
    <w:rsid w:val="00AD1864"/>
    <w:rsid w:val="00AD1D49"/>
    <w:rsid w:val="00AD2B88"/>
    <w:rsid w:val="00AD2CA9"/>
    <w:rsid w:val="00AD325A"/>
    <w:rsid w:val="00AD34B1"/>
    <w:rsid w:val="00AD3DAA"/>
    <w:rsid w:val="00AD3F7C"/>
    <w:rsid w:val="00AD43E6"/>
    <w:rsid w:val="00AD494E"/>
    <w:rsid w:val="00AD4F33"/>
    <w:rsid w:val="00AD740B"/>
    <w:rsid w:val="00AD7605"/>
    <w:rsid w:val="00AD7EC0"/>
    <w:rsid w:val="00AE089F"/>
    <w:rsid w:val="00AE0C87"/>
    <w:rsid w:val="00AE1C8B"/>
    <w:rsid w:val="00AE1F0A"/>
    <w:rsid w:val="00AE1F6A"/>
    <w:rsid w:val="00AE3BE8"/>
    <w:rsid w:val="00AE4632"/>
    <w:rsid w:val="00AE466A"/>
    <w:rsid w:val="00AE4F09"/>
    <w:rsid w:val="00AE5672"/>
    <w:rsid w:val="00AE5A15"/>
    <w:rsid w:val="00AE5AEB"/>
    <w:rsid w:val="00AE5F9C"/>
    <w:rsid w:val="00AE6C2F"/>
    <w:rsid w:val="00AE71DF"/>
    <w:rsid w:val="00AE7799"/>
    <w:rsid w:val="00AF05FF"/>
    <w:rsid w:val="00AF0AC8"/>
    <w:rsid w:val="00AF1102"/>
    <w:rsid w:val="00AF182F"/>
    <w:rsid w:val="00AF1E0B"/>
    <w:rsid w:val="00AF2796"/>
    <w:rsid w:val="00AF321C"/>
    <w:rsid w:val="00AF40CB"/>
    <w:rsid w:val="00AF42A1"/>
    <w:rsid w:val="00AF4862"/>
    <w:rsid w:val="00AF4A96"/>
    <w:rsid w:val="00AF4DE4"/>
    <w:rsid w:val="00AF51E1"/>
    <w:rsid w:val="00AF52AF"/>
    <w:rsid w:val="00AF534D"/>
    <w:rsid w:val="00AF5C95"/>
    <w:rsid w:val="00AF5F1D"/>
    <w:rsid w:val="00AF64F7"/>
    <w:rsid w:val="00AF6A85"/>
    <w:rsid w:val="00AF7D5D"/>
    <w:rsid w:val="00B0066D"/>
    <w:rsid w:val="00B00A48"/>
    <w:rsid w:val="00B02F63"/>
    <w:rsid w:val="00B03748"/>
    <w:rsid w:val="00B03A32"/>
    <w:rsid w:val="00B046B9"/>
    <w:rsid w:val="00B05035"/>
    <w:rsid w:val="00B06060"/>
    <w:rsid w:val="00B0614C"/>
    <w:rsid w:val="00B068F7"/>
    <w:rsid w:val="00B06E4C"/>
    <w:rsid w:val="00B06EEE"/>
    <w:rsid w:val="00B0793B"/>
    <w:rsid w:val="00B1042A"/>
    <w:rsid w:val="00B10482"/>
    <w:rsid w:val="00B111D6"/>
    <w:rsid w:val="00B11DC7"/>
    <w:rsid w:val="00B12232"/>
    <w:rsid w:val="00B127C7"/>
    <w:rsid w:val="00B127CE"/>
    <w:rsid w:val="00B12C7E"/>
    <w:rsid w:val="00B1320F"/>
    <w:rsid w:val="00B13424"/>
    <w:rsid w:val="00B1425C"/>
    <w:rsid w:val="00B1428F"/>
    <w:rsid w:val="00B14DCA"/>
    <w:rsid w:val="00B15095"/>
    <w:rsid w:val="00B1531A"/>
    <w:rsid w:val="00B15A0C"/>
    <w:rsid w:val="00B15F04"/>
    <w:rsid w:val="00B16726"/>
    <w:rsid w:val="00B167B1"/>
    <w:rsid w:val="00B1682E"/>
    <w:rsid w:val="00B16DB8"/>
    <w:rsid w:val="00B16E4D"/>
    <w:rsid w:val="00B17917"/>
    <w:rsid w:val="00B17921"/>
    <w:rsid w:val="00B17958"/>
    <w:rsid w:val="00B17CFC"/>
    <w:rsid w:val="00B200BB"/>
    <w:rsid w:val="00B207EF"/>
    <w:rsid w:val="00B21256"/>
    <w:rsid w:val="00B217E6"/>
    <w:rsid w:val="00B22410"/>
    <w:rsid w:val="00B22673"/>
    <w:rsid w:val="00B228C9"/>
    <w:rsid w:val="00B22C52"/>
    <w:rsid w:val="00B22FBD"/>
    <w:rsid w:val="00B233BE"/>
    <w:rsid w:val="00B237C9"/>
    <w:rsid w:val="00B2413C"/>
    <w:rsid w:val="00B2561F"/>
    <w:rsid w:val="00B268CD"/>
    <w:rsid w:val="00B26A1D"/>
    <w:rsid w:val="00B26EAE"/>
    <w:rsid w:val="00B273FB"/>
    <w:rsid w:val="00B27F05"/>
    <w:rsid w:val="00B27FA5"/>
    <w:rsid w:val="00B30090"/>
    <w:rsid w:val="00B301B4"/>
    <w:rsid w:val="00B302D1"/>
    <w:rsid w:val="00B30839"/>
    <w:rsid w:val="00B30D91"/>
    <w:rsid w:val="00B31718"/>
    <w:rsid w:val="00B319DC"/>
    <w:rsid w:val="00B31FAA"/>
    <w:rsid w:val="00B32AD4"/>
    <w:rsid w:val="00B34555"/>
    <w:rsid w:val="00B34F0B"/>
    <w:rsid w:val="00B34FF5"/>
    <w:rsid w:val="00B35293"/>
    <w:rsid w:val="00B35721"/>
    <w:rsid w:val="00B359DC"/>
    <w:rsid w:val="00B36110"/>
    <w:rsid w:val="00B366ED"/>
    <w:rsid w:val="00B372AF"/>
    <w:rsid w:val="00B37585"/>
    <w:rsid w:val="00B4029A"/>
    <w:rsid w:val="00B41116"/>
    <w:rsid w:val="00B41A38"/>
    <w:rsid w:val="00B420C1"/>
    <w:rsid w:val="00B423CA"/>
    <w:rsid w:val="00B42E53"/>
    <w:rsid w:val="00B42F0F"/>
    <w:rsid w:val="00B43C68"/>
    <w:rsid w:val="00B44039"/>
    <w:rsid w:val="00B449DF"/>
    <w:rsid w:val="00B45189"/>
    <w:rsid w:val="00B451CA"/>
    <w:rsid w:val="00B456B0"/>
    <w:rsid w:val="00B4580C"/>
    <w:rsid w:val="00B46329"/>
    <w:rsid w:val="00B465B4"/>
    <w:rsid w:val="00B47359"/>
    <w:rsid w:val="00B4740A"/>
    <w:rsid w:val="00B501E8"/>
    <w:rsid w:val="00B50AEA"/>
    <w:rsid w:val="00B51A15"/>
    <w:rsid w:val="00B522F4"/>
    <w:rsid w:val="00B52760"/>
    <w:rsid w:val="00B53386"/>
    <w:rsid w:val="00B5371A"/>
    <w:rsid w:val="00B539C4"/>
    <w:rsid w:val="00B53A8E"/>
    <w:rsid w:val="00B53E60"/>
    <w:rsid w:val="00B5416B"/>
    <w:rsid w:val="00B54431"/>
    <w:rsid w:val="00B54F3E"/>
    <w:rsid w:val="00B54FA1"/>
    <w:rsid w:val="00B56002"/>
    <w:rsid w:val="00B56B7A"/>
    <w:rsid w:val="00B56EB2"/>
    <w:rsid w:val="00B56FDD"/>
    <w:rsid w:val="00B572F9"/>
    <w:rsid w:val="00B60484"/>
    <w:rsid w:val="00B6073E"/>
    <w:rsid w:val="00B609B5"/>
    <w:rsid w:val="00B60B56"/>
    <w:rsid w:val="00B61E0C"/>
    <w:rsid w:val="00B61F2F"/>
    <w:rsid w:val="00B62283"/>
    <w:rsid w:val="00B62443"/>
    <w:rsid w:val="00B638DD"/>
    <w:rsid w:val="00B639EE"/>
    <w:rsid w:val="00B63C0D"/>
    <w:rsid w:val="00B63CB6"/>
    <w:rsid w:val="00B641E5"/>
    <w:rsid w:val="00B64358"/>
    <w:rsid w:val="00B64DD8"/>
    <w:rsid w:val="00B654E4"/>
    <w:rsid w:val="00B65874"/>
    <w:rsid w:val="00B661C9"/>
    <w:rsid w:val="00B66AC0"/>
    <w:rsid w:val="00B66D04"/>
    <w:rsid w:val="00B66D63"/>
    <w:rsid w:val="00B67377"/>
    <w:rsid w:val="00B677B3"/>
    <w:rsid w:val="00B67DDE"/>
    <w:rsid w:val="00B700D7"/>
    <w:rsid w:val="00B706EF"/>
    <w:rsid w:val="00B70915"/>
    <w:rsid w:val="00B70D4C"/>
    <w:rsid w:val="00B70E96"/>
    <w:rsid w:val="00B71040"/>
    <w:rsid w:val="00B718A8"/>
    <w:rsid w:val="00B71B8E"/>
    <w:rsid w:val="00B71F3F"/>
    <w:rsid w:val="00B73770"/>
    <w:rsid w:val="00B73F02"/>
    <w:rsid w:val="00B74129"/>
    <w:rsid w:val="00B741F2"/>
    <w:rsid w:val="00B74717"/>
    <w:rsid w:val="00B74D66"/>
    <w:rsid w:val="00B74FC4"/>
    <w:rsid w:val="00B75028"/>
    <w:rsid w:val="00B750A9"/>
    <w:rsid w:val="00B75B9C"/>
    <w:rsid w:val="00B76D44"/>
    <w:rsid w:val="00B77197"/>
    <w:rsid w:val="00B77784"/>
    <w:rsid w:val="00B77C59"/>
    <w:rsid w:val="00B77D64"/>
    <w:rsid w:val="00B80E5D"/>
    <w:rsid w:val="00B80F28"/>
    <w:rsid w:val="00B812A2"/>
    <w:rsid w:val="00B818D0"/>
    <w:rsid w:val="00B81FEA"/>
    <w:rsid w:val="00B820EB"/>
    <w:rsid w:val="00B822CF"/>
    <w:rsid w:val="00B82D95"/>
    <w:rsid w:val="00B837FF"/>
    <w:rsid w:val="00B84366"/>
    <w:rsid w:val="00B846BA"/>
    <w:rsid w:val="00B848C2"/>
    <w:rsid w:val="00B85C3C"/>
    <w:rsid w:val="00B86372"/>
    <w:rsid w:val="00B86481"/>
    <w:rsid w:val="00B86593"/>
    <w:rsid w:val="00B86AEF"/>
    <w:rsid w:val="00B86B39"/>
    <w:rsid w:val="00B86BCF"/>
    <w:rsid w:val="00B87713"/>
    <w:rsid w:val="00B87ED8"/>
    <w:rsid w:val="00B90CEE"/>
    <w:rsid w:val="00B91060"/>
    <w:rsid w:val="00B91B54"/>
    <w:rsid w:val="00B920B9"/>
    <w:rsid w:val="00B92478"/>
    <w:rsid w:val="00B937D7"/>
    <w:rsid w:val="00B93AD1"/>
    <w:rsid w:val="00B93FE0"/>
    <w:rsid w:val="00B9419E"/>
    <w:rsid w:val="00B94B93"/>
    <w:rsid w:val="00B95D44"/>
    <w:rsid w:val="00B96DF4"/>
    <w:rsid w:val="00B97A40"/>
    <w:rsid w:val="00BA0320"/>
    <w:rsid w:val="00BA0E8B"/>
    <w:rsid w:val="00BA115C"/>
    <w:rsid w:val="00BA1950"/>
    <w:rsid w:val="00BA217F"/>
    <w:rsid w:val="00BA21D2"/>
    <w:rsid w:val="00BA26BE"/>
    <w:rsid w:val="00BA2893"/>
    <w:rsid w:val="00BA2D00"/>
    <w:rsid w:val="00BA3BAF"/>
    <w:rsid w:val="00BA3EA8"/>
    <w:rsid w:val="00BA44A7"/>
    <w:rsid w:val="00BA462D"/>
    <w:rsid w:val="00BA52BC"/>
    <w:rsid w:val="00BA5642"/>
    <w:rsid w:val="00BA670D"/>
    <w:rsid w:val="00BA6998"/>
    <w:rsid w:val="00BA72DF"/>
    <w:rsid w:val="00BA73F7"/>
    <w:rsid w:val="00BA741F"/>
    <w:rsid w:val="00BA7DC1"/>
    <w:rsid w:val="00BB025C"/>
    <w:rsid w:val="00BB0343"/>
    <w:rsid w:val="00BB07C9"/>
    <w:rsid w:val="00BB0BB7"/>
    <w:rsid w:val="00BB104E"/>
    <w:rsid w:val="00BB12DA"/>
    <w:rsid w:val="00BB1447"/>
    <w:rsid w:val="00BB14CC"/>
    <w:rsid w:val="00BB18F0"/>
    <w:rsid w:val="00BB353E"/>
    <w:rsid w:val="00BB3C70"/>
    <w:rsid w:val="00BB3D7C"/>
    <w:rsid w:val="00BB4381"/>
    <w:rsid w:val="00BB43A4"/>
    <w:rsid w:val="00BB5443"/>
    <w:rsid w:val="00BB5AE3"/>
    <w:rsid w:val="00BB6083"/>
    <w:rsid w:val="00BB7888"/>
    <w:rsid w:val="00BC0120"/>
    <w:rsid w:val="00BC10A7"/>
    <w:rsid w:val="00BC12A4"/>
    <w:rsid w:val="00BC33FA"/>
    <w:rsid w:val="00BC38C8"/>
    <w:rsid w:val="00BC3E6E"/>
    <w:rsid w:val="00BC4D81"/>
    <w:rsid w:val="00BC509B"/>
    <w:rsid w:val="00BC50BF"/>
    <w:rsid w:val="00BC514F"/>
    <w:rsid w:val="00BC5D35"/>
    <w:rsid w:val="00BC5D94"/>
    <w:rsid w:val="00BC623C"/>
    <w:rsid w:val="00BC6548"/>
    <w:rsid w:val="00BC6A97"/>
    <w:rsid w:val="00BC7742"/>
    <w:rsid w:val="00BD046B"/>
    <w:rsid w:val="00BD04C0"/>
    <w:rsid w:val="00BD09D3"/>
    <w:rsid w:val="00BD0D9E"/>
    <w:rsid w:val="00BD1136"/>
    <w:rsid w:val="00BD202C"/>
    <w:rsid w:val="00BD210A"/>
    <w:rsid w:val="00BD235B"/>
    <w:rsid w:val="00BD2A87"/>
    <w:rsid w:val="00BD33D3"/>
    <w:rsid w:val="00BD3D5D"/>
    <w:rsid w:val="00BD41F5"/>
    <w:rsid w:val="00BD44D1"/>
    <w:rsid w:val="00BD4824"/>
    <w:rsid w:val="00BD4A8F"/>
    <w:rsid w:val="00BD4FCF"/>
    <w:rsid w:val="00BD5138"/>
    <w:rsid w:val="00BD51C3"/>
    <w:rsid w:val="00BD5260"/>
    <w:rsid w:val="00BD53F3"/>
    <w:rsid w:val="00BD6482"/>
    <w:rsid w:val="00BD7043"/>
    <w:rsid w:val="00BD7334"/>
    <w:rsid w:val="00BD745C"/>
    <w:rsid w:val="00BD75B9"/>
    <w:rsid w:val="00BD7812"/>
    <w:rsid w:val="00BD79DD"/>
    <w:rsid w:val="00BE0A85"/>
    <w:rsid w:val="00BE130A"/>
    <w:rsid w:val="00BE14B7"/>
    <w:rsid w:val="00BE1790"/>
    <w:rsid w:val="00BE2DD9"/>
    <w:rsid w:val="00BE3335"/>
    <w:rsid w:val="00BE343D"/>
    <w:rsid w:val="00BE36F1"/>
    <w:rsid w:val="00BE399B"/>
    <w:rsid w:val="00BE5478"/>
    <w:rsid w:val="00BE5937"/>
    <w:rsid w:val="00BE5BE9"/>
    <w:rsid w:val="00BE6411"/>
    <w:rsid w:val="00BE788C"/>
    <w:rsid w:val="00BF11C5"/>
    <w:rsid w:val="00BF1865"/>
    <w:rsid w:val="00BF1AAD"/>
    <w:rsid w:val="00BF1B24"/>
    <w:rsid w:val="00BF1DB5"/>
    <w:rsid w:val="00BF1E44"/>
    <w:rsid w:val="00BF22EC"/>
    <w:rsid w:val="00BF2340"/>
    <w:rsid w:val="00BF2501"/>
    <w:rsid w:val="00BF289F"/>
    <w:rsid w:val="00BF3160"/>
    <w:rsid w:val="00BF425F"/>
    <w:rsid w:val="00BF42C9"/>
    <w:rsid w:val="00BF48C0"/>
    <w:rsid w:val="00BF4C5D"/>
    <w:rsid w:val="00BF4DC4"/>
    <w:rsid w:val="00BF4DF3"/>
    <w:rsid w:val="00BF52CC"/>
    <w:rsid w:val="00BF52D1"/>
    <w:rsid w:val="00BF550B"/>
    <w:rsid w:val="00BF5529"/>
    <w:rsid w:val="00BF61F5"/>
    <w:rsid w:val="00BF69F2"/>
    <w:rsid w:val="00BF6AC0"/>
    <w:rsid w:val="00BF7092"/>
    <w:rsid w:val="00BF7B30"/>
    <w:rsid w:val="00C00373"/>
    <w:rsid w:val="00C003BC"/>
    <w:rsid w:val="00C00BFC"/>
    <w:rsid w:val="00C01AB2"/>
    <w:rsid w:val="00C03557"/>
    <w:rsid w:val="00C03597"/>
    <w:rsid w:val="00C048D6"/>
    <w:rsid w:val="00C050CD"/>
    <w:rsid w:val="00C05762"/>
    <w:rsid w:val="00C05A11"/>
    <w:rsid w:val="00C05A4C"/>
    <w:rsid w:val="00C05D6C"/>
    <w:rsid w:val="00C05E5D"/>
    <w:rsid w:val="00C061E3"/>
    <w:rsid w:val="00C07CDA"/>
    <w:rsid w:val="00C10026"/>
    <w:rsid w:val="00C1018F"/>
    <w:rsid w:val="00C10962"/>
    <w:rsid w:val="00C1240A"/>
    <w:rsid w:val="00C12878"/>
    <w:rsid w:val="00C12D68"/>
    <w:rsid w:val="00C13106"/>
    <w:rsid w:val="00C131DF"/>
    <w:rsid w:val="00C133CE"/>
    <w:rsid w:val="00C13963"/>
    <w:rsid w:val="00C13CFF"/>
    <w:rsid w:val="00C1423E"/>
    <w:rsid w:val="00C14DDE"/>
    <w:rsid w:val="00C156C3"/>
    <w:rsid w:val="00C15923"/>
    <w:rsid w:val="00C15F62"/>
    <w:rsid w:val="00C16880"/>
    <w:rsid w:val="00C16E58"/>
    <w:rsid w:val="00C171BD"/>
    <w:rsid w:val="00C17BA4"/>
    <w:rsid w:val="00C17FCF"/>
    <w:rsid w:val="00C20724"/>
    <w:rsid w:val="00C21388"/>
    <w:rsid w:val="00C213AB"/>
    <w:rsid w:val="00C214D1"/>
    <w:rsid w:val="00C2160D"/>
    <w:rsid w:val="00C21633"/>
    <w:rsid w:val="00C21DAF"/>
    <w:rsid w:val="00C22113"/>
    <w:rsid w:val="00C22886"/>
    <w:rsid w:val="00C235D1"/>
    <w:rsid w:val="00C23A53"/>
    <w:rsid w:val="00C23D0D"/>
    <w:rsid w:val="00C246BB"/>
    <w:rsid w:val="00C2472C"/>
    <w:rsid w:val="00C24950"/>
    <w:rsid w:val="00C24AA1"/>
    <w:rsid w:val="00C24B3A"/>
    <w:rsid w:val="00C24E35"/>
    <w:rsid w:val="00C26B11"/>
    <w:rsid w:val="00C27E49"/>
    <w:rsid w:val="00C300DB"/>
    <w:rsid w:val="00C302E0"/>
    <w:rsid w:val="00C3060F"/>
    <w:rsid w:val="00C30759"/>
    <w:rsid w:val="00C30A5E"/>
    <w:rsid w:val="00C31154"/>
    <w:rsid w:val="00C31D83"/>
    <w:rsid w:val="00C3230A"/>
    <w:rsid w:val="00C324C6"/>
    <w:rsid w:val="00C324DF"/>
    <w:rsid w:val="00C32721"/>
    <w:rsid w:val="00C32A99"/>
    <w:rsid w:val="00C32AE8"/>
    <w:rsid w:val="00C331BA"/>
    <w:rsid w:val="00C338EB"/>
    <w:rsid w:val="00C33B9E"/>
    <w:rsid w:val="00C3426A"/>
    <w:rsid w:val="00C344CC"/>
    <w:rsid w:val="00C34627"/>
    <w:rsid w:val="00C34901"/>
    <w:rsid w:val="00C34BCC"/>
    <w:rsid w:val="00C34D57"/>
    <w:rsid w:val="00C354A4"/>
    <w:rsid w:val="00C35573"/>
    <w:rsid w:val="00C35CAD"/>
    <w:rsid w:val="00C3626F"/>
    <w:rsid w:val="00C370A7"/>
    <w:rsid w:val="00C3721F"/>
    <w:rsid w:val="00C37249"/>
    <w:rsid w:val="00C37321"/>
    <w:rsid w:val="00C37579"/>
    <w:rsid w:val="00C37C49"/>
    <w:rsid w:val="00C37D72"/>
    <w:rsid w:val="00C37DDF"/>
    <w:rsid w:val="00C40423"/>
    <w:rsid w:val="00C4086F"/>
    <w:rsid w:val="00C40C63"/>
    <w:rsid w:val="00C415E0"/>
    <w:rsid w:val="00C41C19"/>
    <w:rsid w:val="00C42092"/>
    <w:rsid w:val="00C42870"/>
    <w:rsid w:val="00C435B9"/>
    <w:rsid w:val="00C441C7"/>
    <w:rsid w:val="00C4455D"/>
    <w:rsid w:val="00C44589"/>
    <w:rsid w:val="00C449DB"/>
    <w:rsid w:val="00C44EDC"/>
    <w:rsid w:val="00C44EE1"/>
    <w:rsid w:val="00C44EF9"/>
    <w:rsid w:val="00C4505F"/>
    <w:rsid w:val="00C452CC"/>
    <w:rsid w:val="00C45C23"/>
    <w:rsid w:val="00C45D6E"/>
    <w:rsid w:val="00C45E66"/>
    <w:rsid w:val="00C45EDF"/>
    <w:rsid w:val="00C45FEB"/>
    <w:rsid w:val="00C46F59"/>
    <w:rsid w:val="00C472A4"/>
    <w:rsid w:val="00C47719"/>
    <w:rsid w:val="00C47CC7"/>
    <w:rsid w:val="00C512E9"/>
    <w:rsid w:val="00C514EE"/>
    <w:rsid w:val="00C51552"/>
    <w:rsid w:val="00C51D15"/>
    <w:rsid w:val="00C51F1C"/>
    <w:rsid w:val="00C522A2"/>
    <w:rsid w:val="00C525BA"/>
    <w:rsid w:val="00C52AF0"/>
    <w:rsid w:val="00C52D88"/>
    <w:rsid w:val="00C53180"/>
    <w:rsid w:val="00C533CE"/>
    <w:rsid w:val="00C53FA6"/>
    <w:rsid w:val="00C546D0"/>
    <w:rsid w:val="00C548F0"/>
    <w:rsid w:val="00C54B84"/>
    <w:rsid w:val="00C54D7C"/>
    <w:rsid w:val="00C5543C"/>
    <w:rsid w:val="00C55BE8"/>
    <w:rsid w:val="00C55EC7"/>
    <w:rsid w:val="00C5601D"/>
    <w:rsid w:val="00C56E5B"/>
    <w:rsid w:val="00C57743"/>
    <w:rsid w:val="00C57EC0"/>
    <w:rsid w:val="00C610F3"/>
    <w:rsid w:val="00C61AF6"/>
    <w:rsid w:val="00C61B42"/>
    <w:rsid w:val="00C61E05"/>
    <w:rsid w:val="00C62252"/>
    <w:rsid w:val="00C62D05"/>
    <w:rsid w:val="00C6354B"/>
    <w:rsid w:val="00C63CAA"/>
    <w:rsid w:val="00C645C3"/>
    <w:rsid w:val="00C6480A"/>
    <w:rsid w:val="00C64DBB"/>
    <w:rsid w:val="00C64DBE"/>
    <w:rsid w:val="00C65E3E"/>
    <w:rsid w:val="00C65FEF"/>
    <w:rsid w:val="00C6600E"/>
    <w:rsid w:val="00C66419"/>
    <w:rsid w:val="00C66BBC"/>
    <w:rsid w:val="00C67508"/>
    <w:rsid w:val="00C67A4E"/>
    <w:rsid w:val="00C67D49"/>
    <w:rsid w:val="00C704BC"/>
    <w:rsid w:val="00C7085D"/>
    <w:rsid w:val="00C70B31"/>
    <w:rsid w:val="00C70E83"/>
    <w:rsid w:val="00C710F4"/>
    <w:rsid w:val="00C71EAD"/>
    <w:rsid w:val="00C71F56"/>
    <w:rsid w:val="00C7228F"/>
    <w:rsid w:val="00C728A1"/>
    <w:rsid w:val="00C7304B"/>
    <w:rsid w:val="00C73919"/>
    <w:rsid w:val="00C74B50"/>
    <w:rsid w:val="00C74F0F"/>
    <w:rsid w:val="00C74F87"/>
    <w:rsid w:val="00C754C4"/>
    <w:rsid w:val="00C7569B"/>
    <w:rsid w:val="00C7593F"/>
    <w:rsid w:val="00C75A45"/>
    <w:rsid w:val="00C76254"/>
    <w:rsid w:val="00C76A9A"/>
    <w:rsid w:val="00C773D0"/>
    <w:rsid w:val="00C80452"/>
    <w:rsid w:val="00C80746"/>
    <w:rsid w:val="00C808AA"/>
    <w:rsid w:val="00C81342"/>
    <w:rsid w:val="00C8178F"/>
    <w:rsid w:val="00C81A4A"/>
    <w:rsid w:val="00C81DC3"/>
    <w:rsid w:val="00C827CC"/>
    <w:rsid w:val="00C839FA"/>
    <w:rsid w:val="00C83DD1"/>
    <w:rsid w:val="00C84981"/>
    <w:rsid w:val="00C84E7B"/>
    <w:rsid w:val="00C84F8B"/>
    <w:rsid w:val="00C85099"/>
    <w:rsid w:val="00C856A3"/>
    <w:rsid w:val="00C85F2D"/>
    <w:rsid w:val="00C86848"/>
    <w:rsid w:val="00C86D36"/>
    <w:rsid w:val="00C87323"/>
    <w:rsid w:val="00C8779D"/>
    <w:rsid w:val="00C877D1"/>
    <w:rsid w:val="00C9020D"/>
    <w:rsid w:val="00C903EB"/>
    <w:rsid w:val="00C906E0"/>
    <w:rsid w:val="00C90891"/>
    <w:rsid w:val="00C9097B"/>
    <w:rsid w:val="00C909F2"/>
    <w:rsid w:val="00C90E98"/>
    <w:rsid w:val="00C9189F"/>
    <w:rsid w:val="00C920F7"/>
    <w:rsid w:val="00C928E3"/>
    <w:rsid w:val="00C9330C"/>
    <w:rsid w:val="00C93407"/>
    <w:rsid w:val="00C937AF"/>
    <w:rsid w:val="00C9459E"/>
    <w:rsid w:val="00C9464D"/>
    <w:rsid w:val="00C9585B"/>
    <w:rsid w:val="00C95B71"/>
    <w:rsid w:val="00C95D13"/>
    <w:rsid w:val="00C95ECB"/>
    <w:rsid w:val="00C9650F"/>
    <w:rsid w:val="00CA0025"/>
    <w:rsid w:val="00CA063F"/>
    <w:rsid w:val="00CA1473"/>
    <w:rsid w:val="00CA15BD"/>
    <w:rsid w:val="00CA2532"/>
    <w:rsid w:val="00CA2613"/>
    <w:rsid w:val="00CA2CAE"/>
    <w:rsid w:val="00CA3031"/>
    <w:rsid w:val="00CA3423"/>
    <w:rsid w:val="00CA353F"/>
    <w:rsid w:val="00CA3754"/>
    <w:rsid w:val="00CA44E9"/>
    <w:rsid w:val="00CA4568"/>
    <w:rsid w:val="00CA557D"/>
    <w:rsid w:val="00CA5E16"/>
    <w:rsid w:val="00CA65A5"/>
    <w:rsid w:val="00CA68B7"/>
    <w:rsid w:val="00CA68F3"/>
    <w:rsid w:val="00CA7467"/>
    <w:rsid w:val="00CA75A0"/>
    <w:rsid w:val="00CA7869"/>
    <w:rsid w:val="00CA7B58"/>
    <w:rsid w:val="00CB0315"/>
    <w:rsid w:val="00CB035E"/>
    <w:rsid w:val="00CB0548"/>
    <w:rsid w:val="00CB0DF8"/>
    <w:rsid w:val="00CB0E59"/>
    <w:rsid w:val="00CB1716"/>
    <w:rsid w:val="00CB256B"/>
    <w:rsid w:val="00CB305C"/>
    <w:rsid w:val="00CB36D4"/>
    <w:rsid w:val="00CB3829"/>
    <w:rsid w:val="00CB3E15"/>
    <w:rsid w:val="00CB517E"/>
    <w:rsid w:val="00CB53AC"/>
    <w:rsid w:val="00CB6C77"/>
    <w:rsid w:val="00CB6D1E"/>
    <w:rsid w:val="00CB7202"/>
    <w:rsid w:val="00CB72C1"/>
    <w:rsid w:val="00CB754A"/>
    <w:rsid w:val="00CC0471"/>
    <w:rsid w:val="00CC088A"/>
    <w:rsid w:val="00CC165C"/>
    <w:rsid w:val="00CC1B79"/>
    <w:rsid w:val="00CC286A"/>
    <w:rsid w:val="00CC2953"/>
    <w:rsid w:val="00CC2D77"/>
    <w:rsid w:val="00CC330A"/>
    <w:rsid w:val="00CC33E6"/>
    <w:rsid w:val="00CC378A"/>
    <w:rsid w:val="00CC4134"/>
    <w:rsid w:val="00CC4406"/>
    <w:rsid w:val="00CC44ED"/>
    <w:rsid w:val="00CC466A"/>
    <w:rsid w:val="00CC5268"/>
    <w:rsid w:val="00CC535A"/>
    <w:rsid w:val="00CC54A6"/>
    <w:rsid w:val="00CC5A8D"/>
    <w:rsid w:val="00CC6903"/>
    <w:rsid w:val="00CC698E"/>
    <w:rsid w:val="00CC6AE5"/>
    <w:rsid w:val="00CC6BC7"/>
    <w:rsid w:val="00CC6C08"/>
    <w:rsid w:val="00CC7E40"/>
    <w:rsid w:val="00CD02E1"/>
    <w:rsid w:val="00CD0530"/>
    <w:rsid w:val="00CD082D"/>
    <w:rsid w:val="00CD0901"/>
    <w:rsid w:val="00CD0D62"/>
    <w:rsid w:val="00CD1465"/>
    <w:rsid w:val="00CD1866"/>
    <w:rsid w:val="00CD2260"/>
    <w:rsid w:val="00CD2AD9"/>
    <w:rsid w:val="00CD2DC7"/>
    <w:rsid w:val="00CD2E00"/>
    <w:rsid w:val="00CD4273"/>
    <w:rsid w:val="00CD48D9"/>
    <w:rsid w:val="00CD4DBA"/>
    <w:rsid w:val="00CD565A"/>
    <w:rsid w:val="00CD58B2"/>
    <w:rsid w:val="00CD5FCB"/>
    <w:rsid w:val="00CD628B"/>
    <w:rsid w:val="00CD65C2"/>
    <w:rsid w:val="00CD68C2"/>
    <w:rsid w:val="00CD702C"/>
    <w:rsid w:val="00CE01C3"/>
    <w:rsid w:val="00CE0D89"/>
    <w:rsid w:val="00CE15B0"/>
    <w:rsid w:val="00CE1627"/>
    <w:rsid w:val="00CE1F50"/>
    <w:rsid w:val="00CE211C"/>
    <w:rsid w:val="00CE355E"/>
    <w:rsid w:val="00CE3931"/>
    <w:rsid w:val="00CE4C25"/>
    <w:rsid w:val="00CE5182"/>
    <w:rsid w:val="00CE5B7E"/>
    <w:rsid w:val="00CE5EA4"/>
    <w:rsid w:val="00CE61EA"/>
    <w:rsid w:val="00CE65C9"/>
    <w:rsid w:val="00CE664F"/>
    <w:rsid w:val="00CE686C"/>
    <w:rsid w:val="00CE6AE1"/>
    <w:rsid w:val="00CE6B15"/>
    <w:rsid w:val="00CE6D16"/>
    <w:rsid w:val="00CE7270"/>
    <w:rsid w:val="00CE75DC"/>
    <w:rsid w:val="00CE7B6F"/>
    <w:rsid w:val="00CE7B8B"/>
    <w:rsid w:val="00CE7ECE"/>
    <w:rsid w:val="00CF033A"/>
    <w:rsid w:val="00CF06C1"/>
    <w:rsid w:val="00CF0BEC"/>
    <w:rsid w:val="00CF0F64"/>
    <w:rsid w:val="00CF128B"/>
    <w:rsid w:val="00CF1615"/>
    <w:rsid w:val="00CF174E"/>
    <w:rsid w:val="00CF1905"/>
    <w:rsid w:val="00CF1A10"/>
    <w:rsid w:val="00CF1E0C"/>
    <w:rsid w:val="00CF2A73"/>
    <w:rsid w:val="00CF3D67"/>
    <w:rsid w:val="00CF3E20"/>
    <w:rsid w:val="00CF4009"/>
    <w:rsid w:val="00CF455F"/>
    <w:rsid w:val="00CF47DA"/>
    <w:rsid w:val="00CF4B84"/>
    <w:rsid w:val="00CF508A"/>
    <w:rsid w:val="00CF54FE"/>
    <w:rsid w:val="00CF638E"/>
    <w:rsid w:val="00CF6B81"/>
    <w:rsid w:val="00CF78A6"/>
    <w:rsid w:val="00CF78F1"/>
    <w:rsid w:val="00CF7E79"/>
    <w:rsid w:val="00D002A2"/>
    <w:rsid w:val="00D002D7"/>
    <w:rsid w:val="00D003FC"/>
    <w:rsid w:val="00D01259"/>
    <w:rsid w:val="00D01C67"/>
    <w:rsid w:val="00D02897"/>
    <w:rsid w:val="00D03236"/>
    <w:rsid w:val="00D03A5D"/>
    <w:rsid w:val="00D03CB0"/>
    <w:rsid w:val="00D03D2D"/>
    <w:rsid w:val="00D04916"/>
    <w:rsid w:val="00D04AC9"/>
    <w:rsid w:val="00D04C1D"/>
    <w:rsid w:val="00D0571E"/>
    <w:rsid w:val="00D06033"/>
    <w:rsid w:val="00D06922"/>
    <w:rsid w:val="00D07131"/>
    <w:rsid w:val="00D07CE8"/>
    <w:rsid w:val="00D07FCE"/>
    <w:rsid w:val="00D10B9C"/>
    <w:rsid w:val="00D10BE4"/>
    <w:rsid w:val="00D11B68"/>
    <w:rsid w:val="00D1278C"/>
    <w:rsid w:val="00D12C4C"/>
    <w:rsid w:val="00D12E17"/>
    <w:rsid w:val="00D130D2"/>
    <w:rsid w:val="00D142DC"/>
    <w:rsid w:val="00D14652"/>
    <w:rsid w:val="00D14896"/>
    <w:rsid w:val="00D149B7"/>
    <w:rsid w:val="00D14AB2"/>
    <w:rsid w:val="00D14AD4"/>
    <w:rsid w:val="00D14B8D"/>
    <w:rsid w:val="00D14C14"/>
    <w:rsid w:val="00D14C3B"/>
    <w:rsid w:val="00D15D6F"/>
    <w:rsid w:val="00D15EE8"/>
    <w:rsid w:val="00D17205"/>
    <w:rsid w:val="00D1782F"/>
    <w:rsid w:val="00D17E2B"/>
    <w:rsid w:val="00D2027B"/>
    <w:rsid w:val="00D203CD"/>
    <w:rsid w:val="00D2060A"/>
    <w:rsid w:val="00D20FA0"/>
    <w:rsid w:val="00D21017"/>
    <w:rsid w:val="00D22703"/>
    <w:rsid w:val="00D22C7F"/>
    <w:rsid w:val="00D22D19"/>
    <w:rsid w:val="00D22F81"/>
    <w:rsid w:val="00D22FDA"/>
    <w:rsid w:val="00D23674"/>
    <w:rsid w:val="00D2423B"/>
    <w:rsid w:val="00D25035"/>
    <w:rsid w:val="00D258CF"/>
    <w:rsid w:val="00D25DB9"/>
    <w:rsid w:val="00D25FB0"/>
    <w:rsid w:val="00D26255"/>
    <w:rsid w:val="00D268D9"/>
    <w:rsid w:val="00D26D3F"/>
    <w:rsid w:val="00D27474"/>
    <w:rsid w:val="00D30208"/>
    <w:rsid w:val="00D3080B"/>
    <w:rsid w:val="00D30BB4"/>
    <w:rsid w:val="00D30DEA"/>
    <w:rsid w:val="00D31440"/>
    <w:rsid w:val="00D3150F"/>
    <w:rsid w:val="00D31D1A"/>
    <w:rsid w:val="00D32576"/>
    <w:rsid w:val="00D332F3"/>
    <w:rsid w:val="00D334B1"/>
    <w:rsid w:val="00D33526"/>
    <w:rsid w:val="00D33F9B"/>
    <w:rsid w:val="00D34343"/>
    <w:rsid w:val="00D349A6"/>
    <w:rsid w:val="00D351F4"/>
    <w:rsid w:val="00D356B2"/>
    <w:rsid w:val="00D356B3"/>
    <w:rsid w:val="00D35919"/>
    <w:rsid w:val="00D35B7B"/>
    <w:rsid w:val="00D36767"/>
    <w:rsid w:val="00D36AD9"/>
    <w:rsid w:val="00D36B96"/>
    <w:rsid w:val="00D36D68"/>
    <w:rsid w:val="00D37F0D"/>
    <w:rsid w:val="00D40388"/>
    <w:rsid w:val="00D40B84"/>
    <w:rsid w:val="00D4202C"/>
    <w:rsid w:val="00D42AD3"/>
    <w:rsid w:val="00D42CC2"/>
    <w:rsid w:val="00D4343A"/>
    <w:rsid w:val="00D4526F"/>
    <w:rsid w:val="00D454ED"/>
    <w:rsid w:val="00D45A4D"/>
    <w:rsid w:val="00D465D8"/>
    <w:rsid w:val="00D466D0"/>
    <w:rsid w:val="00D467AB"/>
    <w:rsid w:val="00D46C2F"/>
    <w:rsid w:val="00D46D6C"/>
    <w:rsid w:val="00D46DB9"/>
    <w:rsid w:val="00D47264"/>
    <w:rsid w:val="00D47320"/>
    <w:rsid w:val="00D47A0E"/>
    <w:rsid w:val="00D47A6A"/>
    <w:rsid w:val="00D501A0"/>
    <w:rsid w:val="00D5193E"/>
    <w:rsid w:val="00D51F7B"/>
    <w:rsid w:val="00D52B1F"/>
    <w:rsid w:val="00D53513"/>
    <w:rsid w:val="00D53EAA"/>
    <w:rsid w:val="00D54107"/>
    <w:rsid w:val="00D5454D"/>
    <w:rsid w:val="00D54727"/>
    <w:rsid w:val="00D54FB1"/>
    <w:rsid w:val="00D55581"/>
    <w:rsid w:val="00D55B1A"/>
    <w:rsid w:val="00D55B58"/>
    <w:rsid w:val="00D55BCA"/>
    <w:rsid w:val="00D55D39"/>
    <w:rsid w:val="00D5773E"/>
    <w:rsid w:val="00D57D53"/>
    <w:rsid w:val="00D602C9"/>
    <w:rsid w:val="00D60842"/>
    <w:rsid w:val="00D60A7C"/>
    <w:rsid w:val="00D60DE8"/>
    <w:rsid w:val="00D60F91"/>
    <w:rsid w:val="00D61135"/>
    <w:rsid w:val="00D611E8"/>
    <w:rsid w:val="00D613D4"/>
    <w:rsid w:val="00D61ACD"/>
    <w:rsid w:val="00D622A3"/>
    <w:rsid w:val="00D62FDA"/>
    <w:rsid w:val="00D63109"/>
    <w:rsid w:val="00D64311"/>
    <w:rsid w:val="00D64662"/>
    <w:rsid w:val="00D64ABD"/>
    <w:rsid w:val="00D64CC4"/>
    <w:rsid w:val="00D6522E"/>
    <w:rsid w:val="00D65B1A"/>
    <w:rsid w:val="00D65FA7"/>
    <w:rsid w:val="00D6657E"/>
    <w:rsid w:val="00D66599"/>
    <w:rsid w:val="00D66DE8"/>
    <w:rsid w:val="00D67B1F"/>
    <w:rsid w:val="00D70EBB"/>
    <w:rsid w:val="00D7135E"/>
    <w:rsid w:val="00D7168A"/>
    <w:rsid w:val="00D71D06"/>
    <w:rsid w:val="00D71EAE"/>
    <w:rsid w:val="00D72217"/>
    <w:rsid w:val="00D72C65"/>
    <w:rsid w:val="00D7319A"/>
    <w:rsid w:val="00D73E4F"/>
    <w:rsid w:val="00D74A12"/>
    <w:rsid w:val="00D74AED"/>
    <w:rsid w:val="00D75A64"/>
    <w:rsid w:val="00D77652"/>
    <w:rsid w:val="00D809D5"/>
    <w:rsid w:val="00D80F20"/>
    <w:rsid w:val="00D81A64"/>
    <w:rsid w:val="00D82075"/>
    <w:rsid w:val="00D820DD"/>
    <w:rsid w:val="00D82BA3"/>
    <w:rsid w:val="00D830B2"/>
    <w:rsid w:val="00D8356C"/>
    <w:rsid w:val="00D83E3B"/>
    <w:rsid w:val="00D83EA3"/>
    <w:rsid w:val="00D841F7"/>
    <w:rsid w:val="00D84829"/>
    <w:rsid w:val="00D85986"/>
    <w:rsid w:val="00D85C44"/>
    <w:rsid w:val="00D87173"/>
    <w:rsid w:val="00D873F7"/>
    <w:rsid w:val="00D87A9B"/>
    <w:rsid w:val="00D87F93"/>
    <w:rsid w:val="00D90B5C"/>
    <w:rsid w:val="00D90E6F"/>
    <w:rsid w:val="00D91026"/>
    <w:rsid w:val="00D911A5"/>
    <w:rsid w:val="00D92BDA"/>
    <w:rsid w:val="00D92C53"/>
    <w:rsid w:val="00D92E43"/>
    <w:rsid w:val="00D932D5"/>
    <w:rsid w:val="00D94D2E"/>
    <w:rsid w:val="00D9506C"/>
    <w:rsid w:val="00D950AF"/>
    <w:rsid w:val="00D95AA8"/>
    <w:rsid w:val="00D95C8C"/>
    <w:rsid w:val="00D9611E"/>
    <w:rsid w:val="00D96AF1"/>
    <w:rsid w:val="00D96E21"/>
    <w:rsid w:val="00D97A57"/>
    <w:rsid w:val="00D97F88"/>
    <w:rsid w:val="00DA1567"/>
    <w:rsid w:val="00DA1938"/>
    <w:rsid w:val="00DA2BBB"/>
    <w:rsid w:val="00DA2DDB"/>
    <w:rsid w:val="00DA30EC"/>
    <w:rsid w:val="00DA394F"/>
    <w:rsid w:val="00DA4971"/>
    <w:rsid w:val="00DA5270"/>
    <w:rsid w:val="00DA52A5"/>
    <w:rsid w:val="00DA6265"/>
    <w:rsid w:val="00DA6BE9"/>
    <w:rsid w:val="00DA7943"/>
    <w:rsid w:val="00DA7DF4"/>
    <w:rsid w:val="00DB1023"/>
    <w:rsid w:val="00DB127D"/>
    <w:rsid w:val="00DB1854"/>
    <w:rsid w:val="00DB1C8C"/>
    <w:rsid w:val="00DB1D4A"/>
    <w:rsid w:val="00DB1F21"/>
    <w:rsid w:val="00DB2BC0"/>
    <w:rsid w:val="00DB3304"/>
    <w:rsid w:val="00DB336B"/>
    <w:rsid w:val="00DB34EE"/>
    <w:rsid w:val="00DB38CE"/>
    <w:rsid w:val="00DB4C31"/>
    <w:rsid w:val="00DB4E89"/>
    <w:rsid w:val="00DB56BA"/>
    <w:rsid w:val="00DB570D"/>
    <w:rsid w:val="00DB5826"/>
    <w:rsid w:val="00DB586B"/>
    <w:rsid w:val="00DB59CB"/>
    <w:rsid w:val="00DB7229"/>
    <w:rsid w:val="00DB75FF"/>
    <w:rsid w:val="00DB7A5C"/>
    <w:rsid w:val="00DB7CB9"/>
    <w:rsid w:val="00DC0016"/>
    <w:rsid w:val="00DC0369"/>
    <w:rsid w:val="00DC065B"/>
    <w:rsid w:val="00DC1D86"/>
    <w:rsid w:val="00DC1F8E"/>
    <w:rsid w:val="00DC1F95"/>
    <w:rsid w:val="00DC25BC"/>
    <w:rsid w:val="00DC26AD"/>
    <w:rsid w:val="00DC2830"/>
    <w:rsid w:val="00DC2CD9"/>
    <w:rsid w:val="00DC2E26"/>
    <w:rsid w:val="00DC33BD"/>
    <w:rsid w:val="00DC4170"/>
    <w:rsid w:val="00DC4729"/>
    <w:rsid w:val="00DC4A84"/>
    <w:rsid w:val="00DC5298"/>
    <w:rsid w:val="00DC52C1"/>
    <w:rsid w:val="00DC681C"/>
    <w:rsid w:val="00DC7361"/>
    <w:rsid w:val="00DD006A"/>
    <w:rsid w:val="00DD0353"/>
    <w:rsid w:val="00DD0922"/>
    <w:rsid w:val="00DD0A72"/>
    <w:rsid w:val="00DD1474"/>
    <w:rsid w:val="00DD18BD"/>
    <w:rsid w:val="00DD1C8F"/>
    <w:rsid w:val="00DD1EC5"/>
    <w:rsid w:val="00DD2A72"/>
    <w:rsid w:val="00DD423C"/>
    <w:rsid w:val="00DD4973"/>
    <w:rsid w:val="00DD4D63"/>
    <w:rsid w:val="00DD5442"/>
    <w:rsid w:val="00DD5533"/>
    <w:rsid w:val="00DD5722"/>
    <w:rsid w:val="00DD5A35"/>
    <w:rsid w:val="00DD6183"/>
    <w:rsid w:val="00DD68F7"/>
    <w:rsid w:val="00DD6951"/>
    <w:rsid w:val="00DD6C5E"/>
    <w:rsid w:val="00DD6FD5"/>
    <w:rsid w:val="00DD71FF"/>
    <w:rsid w:val="00DD73EF"/>
    <w:rsid w:val="00DD74ED"/>
    <w:rsid w:val="00DD7648"/>
    <w:rsid w:val="00DE065C"/>
    <w:rsid w:val="00DE084D"/>
    <w:rsid w:val="00DE0EDF"/>
    <w:rsid w:val="00DE21E5"/>
    <w:rsid w:val="00DE2E9C"/>
    <w:rsid w:val="00DE3904"/>
    <w:rsid w:val="00DE3AED"/>
    <w:rsid w:val="00DE3BFF"/>
    <w:rsid w:val="00DE3EFD"/>
    <w:rsid w:val="00DE3FD3"/>
    <w:rsid w:val="00DE42FB"/>
    <w:rsid w:val="00DE4780"/>
    <w:rsid w:val="00DE4974"/>
    <w:rsid w:val="00DE5297"/>
    <w:rsid w:val="00DE5453"/>
    <w:rsid w:val="00DE585F"/>
    <w:rsid w:val="00DE5CBA"/>
    <w:rsid w:val="00DE6362"/>
    <w:rsid w:val="00DE6884"/>
    <w:rsid w:val="00DE6903"/>
    <w:rsid w:val="00DE6957"/>
    <w:rsid w:val="00DE6A4D"/>
    <w:rsid w:val="00DE6C7B"/>
    <w:rsid w:val="00DE72B4"/>
    <w:rsid w:val="00DE7719"/>
    <w:rsid w:val="00DE7C3B"/>
    <w:rsid w:val="00DF0233"/>
    <w:rsid w:val="00DF092A"/>
    <w:rsid w:val="00DF0A64"/>
    <w:rsid w:val="00DF0AD4"/>
    <w:rsid w:val="00DF108B"/>
    <w:rsid w:val="00DF10F0"/>
    <w:rsid w:val="00DF11C4"/>
    <w:rsid w:val="00DF14B7"/>
    <w:rsid w:val="00DF1BCF"/>
    <w:rsid w:val="00DF2449"/>
    <w:rsid w:val="00DF2942"/>
    <w:rsid w:val="00DF3002"/>
    <w:rsid w:val="00DF3075"/>
    <w:rsid w:val="00DF39B3"/>
    <w:rsid w:val="00DF3C05"/>
    <w:rsid w:val="00DF4664"/>
    <w:rsid w:val="00DF4723"/>
    <w:rsid w:val="00DF498A"/>
    <w:rsid w:val="00DF4DA8"/>
    <w:rsid w:val="00DF55C6"/>
    <w:rsid w:val="00DF58F3"/>
    <w:rsid w:val="00DF5D77"/>
    <w:rsid w:val="00DF647B"/>
    <w:rsid w:val="00DF6630"/>
    <w:rsid w:val="00DF693A"/>
    <w:rsid w:val="00DF6C98"/>
    <w:rsid w:val="00DF7451"/>
    <w:rsid w:val="00DF7767"/>
    <w:rsid w:val="00DF7A86"/>
    <w:rsid w:val="00DF7A94"/>
    <w:rsid w:val="00DF7DAD"/>
    <w:rsid w:val="00DF7E2F"/>
    <w:rsid w:val="00E00582"/>
    <w:rsid w:val="00E00721"/>
    <w:rsid w:val="00E0088E"/>
    <w:rsid w:val="00E00A01"/>
    <w:rsid w:val="00E00AD0"/>
    <w:rsid w:val="00E00BF2"/>
    <w:rsid w:val="00E01091"/>
    <w:rsid w:val="00E015BD"/>
    <w:rsid w:val="00E017B2"/>
    <w:rsid w:val="00E0188A"/>
    <w:rsid w:val="00E01D41"/>
    <w:rsid w:val="00E02089"/>
    <w:rsid w:val="00E02574"/>
    <w:rsid w:val="00E0258F"/>
    <w:rsid w:val="00E03467"/>
    <w:rsid w:val="00E03F93"/>
    <w:rsid w:val="00E0434D"/>
    <w:rsid w:val="00E05007"/>
    <w:rsid w:val="00E0547F"/>
    <w:rsid w:val="00E06567"/>
    <w:rsid w:val="00E06A2D"/>
    <w:rsid w:val="00E0700A"/>
    <w:rsid w:val="00E074EB"/>
    <w:rsid w:val="00E10079"/>
    <w:rsid w:val="00E1099C"/>
    <w:rsid w:val="00E10B7F"/>
    <w:rsid w:val="00E1175E"/>
    <w:rsid w:val="00E11AC3"/>
    <w:rsid w:val="00E11CEC"/>
    <w:rsid w:val="00E11D96"/>
    <w:rsid w:val="00E12F7B"/>
    <w:rsid w:val="00E141B4"/>
    <w:rsid w:val="00E141E3"/>
    <w:rsid w:val="00E14DAF"/>
    <w:rsid w:val="00E151BA"/>
    <w:rsid w:val="00E1559D"/>
    <w:rsid w:val="00E15D11"/>
    <w:rsid w:val="00E164DC"/>
    <w:rsid w:val="00E165CD"/>
    <w:rsid w:val="00E168E0"/>
    <w:rsid w:val="00E16D4E"/>
    <w:rsid w:val="00E172FA"/>
    <w:rsid w:val="00E17401"/>
    <w:rsid w:val="00E17756"/>
    <w:rsid w:val="00E203A4"/>
    <w:rsid w:val="00E204D9"/>
    <w:rsid w:val="00E206F8"/>
    <w:rsid w:val="00E209C6"/>
    <w:rsid w:val="00E20F55"/>
    <w:rsid w:val="00E213B9"/>
    <w:rsid w:val="00E213BB"/>
    <w:rsid w:val="00E215B8"/>
    <w:rsid w:val="00E21CA4"/>
    <w:rsid w:val="00E22BA6"/>
    <w:rsid w:val="00E22C82"/>
    <w:rsid w:val="00E2347D"/>
    <w:rsid w:val="00E235E6"/>
    <w:rsid w:val="00E2415E"/>
    <w:rsid w:val="00E24FB5"/>
    <w:rsid w:val="00E25081"/>
    <w:rsid w:val="00E25859"/>
    <w:rsid w:val="00E25D88"/>
    <w:rsid w:val="00E26DDE"/>
    <w:rsid w:val="00E27BC0"/>
    <w:rsid w:val="00E27D18"/>
    <w:rsid w:val="00E307F6"/>
    <w:rsid w:val="00E30844"/>
    <w:rsid w:val="00E309D4"/>
    <w:rsid w:val="00E30F00"/>
    <w:rsid w:val="00E31345"/>
    <w:rsid w:val="00E3166A"/>
    <w:rsid w:val="00E31915"/>
    <w:rsid w:val="00E31ABA"/>
    <w:rsid w:val="00E32244"/>
    <w:rsid w:val="00E3275A"/>
    <w:rsid w:val="00E3336B"/>
    <w:rsid w:val="00E333CB"/>
    <w:rsid w:val="00E33417"/>
    <w:rsid w:val="00E34347"/>
    <w:rsid w:val="00E343CE"/>
    <w:rsid w:val="00E345A7"/>
    <w:rsid w:val="00E354BD"/>
    <w:rsid w:val="00E35765"/>
    <w:rsid w:val="00E35CD2"/>
    <w:rsid w:val="00E36117"/>
    <w:rsid w:val="00E36672"/>
    <w:rsid w:val="00E36BE4"/>
    <w:rsid w:val="00E36DEC"/>
    <w:rsid w:val="00E3732B"/>
    <w:rsid w:val="00E37349"/>
    <w:rsid w:val="00E378C9"/>
    <w:rsid w:val="00E37EAB"/>
    <w:rsid w:val="00E40B3A"/>
    <w:rsid w:val="00E41230"/>
    <w:rsid w:val="00E413CF"/>
    <w:rsid w:val="00E41D04"/>
    <w:rsid w:val="00E41F4D"/>
    <w:rsid w:val="00E422A3"/>
    <w:rsid w:val="00E42437"/>
    <w:rsid w:val="00E43452"/>
    <w:rsid w:val="00E4481C"/>
    <w:rsid w:val="00E44B5E"/>
    <w:rsid w:val="00E44CE7"/>
    <w:rsid w:val="00E44DE8"/>
    <w:rsid w:val="00E44E23"/>
    <w:rsid w:val="00E45076"/>
    <w:rsid w:val="00E45D2A"/>
    <w:rsid w:val="00E45E0D"/>
    <w:rsid w:val="00E46324"/>
    <w:rsid w:val="00E465B4"/>
    <w:rsid w:val="00E46D8B"/>
    <w:rsid w:val="00E47896"/>
    <w:rsid w:val="00E47A9C"/>
    <w:rsid w:val="00E47BF1"/>
    <w:rsid w:val="00E50621"/>
    <w:rsid w:val="00E509A5"/>
    <w:rsid w:val="00E509E2"/>
    <w:rsid w:val="00E512C9"/>
    <w:rsid w:val="00E51314"/>
    <w:rsid w:val="00E51A0B"/>
    <w:rsid w:val="00E51F7B"/>
    <w:rsid w:val="00E51FC9"/>
    <w:rsid w:val="00E53374"/>
    <w:rsid w:val="00E5381F"/>
    <w:rsid w:val="00E53A36"/>
    <w:rsid w:val="00E54713"/>
    <w:rsid w:val="00E54D62"/>
    <w:rsid w:val="00E551E1"/>
    <w:rsid w:val="00E57BFE"/>
    <w:rsid w:val="00E57C8B"/>
    <w:rsid w:val="00E57F84"/>
    <w:rsid w:val="00E606EC"/>
    <w:rsid w:val="00E60804"/>
    <w:rsid w:val="00E61C8E"/>
    <w:rsid w:val="00E61E2E"/>
    <w:rsid w:val="00E62A03"/>
    <w:rsid w:val="00E6415D"/>
    <w:rsid w:val="00E641E3"/>
    <w:rsid w:val="00E64526"/>
    <w:rsid w:val="00E64D2E"/>
    <w:rsid w:val="00E651C2"/>
    <w:rsid w:val="00E657C3"/>
    <w:rsid w:val="00E658DC"/>
    <w:rsid w:val="00E65A5F"/>
    <w:rsid w:val="00E65A9A"/>
    <w:rsid w:val="00E65E32"/>
    <w:rsid w:val="00E65E57"/>
    <w:rsid w:val="00E65F02"/>
    <w:rsid w:val="00E67928"/>
    <w:rsid w:val="00E67C2F"/>
    <w:rsid w:val="00E67D04"/>
    <w:rsid w:val="00E67E3E"/>
    <w:rsid w:val="00E70229"/>
    <w:rsid w:val="00E71090"/>
    <w:rsid w:val="00E710CB"/>
    <w:rsid w:val="00E71535"/>
    <w:rsid w:val="00E71569"/>
    <w:rsid w:val="00E72A33"/>
    <w:rsid w:val="00E72BD5"/>
    <w:rsid w:val="00E7305E"/>
    <w:rsid w:val="00E733F3"/>
    <w:rsid w:val="00E733F8"/>
    <w:rsid w:val="00E73844"/>
    <w:rsid w:val="00E73921"/>
    <w:rsid w:val="00E73B40"/>
    <w:rsid w:val="00E73F53"/>
    <w:rsid w:val="00E74363"/>
    <w:rsid w:val="00E7468F"/>
    <w:rsid w:val="00E746FE"/>
    <w:rsid w:val="00E74849"/>
    <w:rsid w:val="00E75FF4"/>
    <w:rsid w:val="00E761BC"/>
    <w:rsid w:val="00E76333"/>
    <w:rsid w:val="00E768E5"/>
    <w:rsid w:val="00E77595"/>
    <w:rsid w:val="00E778B8"/>
    <w:rsid w:val="00E77CB1"/>
    <w:rsid w:val="00E77F9E"/>
    <w:rsid w:val="00E803D0"/>
    <w:rsid w:val="00E80565"/>
    <w:rsid w:val="00E80698"/>
    <w:rsid w:val="00E80A93"/>
    <w:rsid w:val="00E80B24"/>
    <w:rsid w:val="00E80D98"/>
    <w:rsid w:val="00E81369"/>
    <w:rsid w:val="00E8234A"/>
    <w:rsid w:val="00E82824"/>
    <w:rsid w:val="00E82C7B"/>
    <w:rsid w:val="00E82D47"/>
    <w:rsid w:val="00E83063"/>
    <w:rsid w:val="00E83DAE"/>
    <w:rsid w:val="00E83E93"/>
    <w:rsid w:val="00E84553"/>
    <w:rsid w:val="00E8515B"/>
    <w:rsid w:val="00E86010"/>
    <w:rsid w:val="00E86200"/>
    <w:rsid w:val="00E86918"/>
    <w:rsid w:val="00E8783C"/>
    <w:rsid w:val="00E87C44"/>
    <w:rsid w:val="00E9030D"/>
    <w:rsid w:val="00E904D8"/>
    <w:rsid w:val="00E90B8A"/>
    <w:rsid w:val="00E90CBF"/>
    <w:rsid w:val="00E90DC2"/>
    <w:rsid w:val="00E90E8E"/>
    <w:rsid w:val="00E90EDC"/>
    <w:rsid w:val="00E915F5"/>
    <w:rsid w:val="00E918EC"/>
    <w:rsid w:val="00E91CF1"/>
    <w:rsid w:val="00E923EE"/>
    <w:rsid w:val="00E92860"/>
    <w:rsid w:val="00E92AA6"/>
    <w:rsid w:val="00E92ECE"/>
    <w:rsid w:val="00E938B5"/>
    <w:rsid w:val="00E9420C"/>
    <w:rsid w:val="00E94BCF"/>
    <w:rsid w:val="00E953F8"/>
    <w:rsid w:val="00E95A87"/>
    <w:rsid w:val="00E960D3"/>
    <w:rsid w:val="00E9653A"/>
    <w:rsid w:val="00E96680"/>
    <w:rsid w:val="00E967E6"/>
    <w:rsid w:val="00E96C89"/>
    <w:rsid w:val="00EA0316"/>
    <w:rsid w:val="00EA1105"/>
    <w:rsid w:val="00EA2289"/>
    <w:rsid w:val="00EA2412"/>
    <w:rsid w:val="00EA3411"/>
    <w:rsid w:val="00EA381E"/>
    <w:rsid w:val="00EA3C98"/>
    <w:rsid w:val="00EA432A"/>
    <w:rsid w:val="00EA43C5"/>
    <w:rsid w:val="00EA44A5"/>
    <w:rsid w:val="00EA451C"/>
    <w:rsid w:val="00EA45AB"/>
    <w:rsid w:val="00EA4D8A"/>
    <w:rsid w:val="00EA4E4D"/>
    <w:rsid w:val="00EA5B58"/>
    <w:rsid w:val="00EA63EC"/>
    <w:rsid w:val="00EA7AE0"/>
    <w:rsid w:val="00EA7D2F"/>
    <w:rsid w:val="00EB040F"/>
    <w:rsid w:val="00EB092D"/>
    <w:rsid w:val="00EB0F72"/>
    <w:rsid w:val="00EB19CD"/>
    <w:rsid w:val="00EB1BAE"/>
    <w:rsid w:val="00EB2372"/>
    <w:rsid w:val="00EB291B"/>
    <w:rsid w:val="00EB32DD"/>
    <w:rsid w:val="00EB351C"/>
    <w:rsid w:val="00EB359B"/>
    <w:rsid w:val="00EB3CC7"/>
    <w:rsid w:val="00EB48D3"/>
    <w:rsid w:val="00EB4A78"/>
    <w:rsid w:val="00EB50EF"/>
    <w:rsid w:val="00EB5576"/>
    <w:rsid w:val="00EB5640"/>
    <w:rsid w:val="00EB5854"/>
    <w:rsid w:val="00EB629E"/>
    <w:rsid w:val="00EB641A"/>
    <w:rsid w:val="00EB70AF"/>
    <w:rsid w:val="00EB73F2"/>
    <w:rsid w:val="00EB748A"/>
    <w:rsid w:val="00EB7592"/>
    <w:rsid w:val="00EB7BF3"/>
    <w:rsid w:val="00EB7C09"/>
    <w:rsid w:val="00EB7D72"/>
    <w:rsid w:val="00EB7E2A"/>
    <w:rsid w:val="00EB7F13"/>
    <w:rsid w:val="00EC08B3"/>
    <w:rsid w:val="00EC097C"/>
    <w:rsid w:val="00EC11F6"/>
    <w:rsid w:val="00EC1610"/>
    <w:rsid w:val="00EC17C5"/>
    <w:rsid w:val="00EC194C"/>
    <w:rsid w:val="00EC19B9"/>
    <w:rsid w:val="00EC1AE2"/>
    <w:rsid w:val="00EC1DC9"/>
    <w:rsid w:val="00EC2024"/>
    <w:rsid w:val="00EC237C"/>
    <w:rsid w:val="00EC24E1"/>
    <w:rsid w:val="00EC28FC"/>
    <w:rsid w:val="00EC2931"/>
    <w:rsid w:val="00EC29E3"/>
    <w:rsid w:val="00EC2A76"/>
    <w:rsid w:val="00EC3470"/>
    <w:rsid w:val="00EC3555"/>
    <w:rsid w:val="00EC37B9"/>
    <w:rsid w:val="00EC41F3"/>
    <w:rsid w:val="00EC4274"/>
    <w:rsid w:val="00EC4372"/>
    <w:rsid w:val="00EC48CD"/>
    <w:rsid w:val="00EC50F7"/>
    <w:rsid w:val="00EC53C6"/>
    <w:rsid w:val="00EC563B"/>
    <w:rsid w:val="00EC56B6"/>
    <w:rsid w:val="00EC5825"/>
    <w:rsid w:val="00EC6347"/>
    <w:rsid w:val="00EC6C46"/>
    <w:rsid w:val="00EC70E9"/>
    <w:rsid w:val="00EC78C0"/>
    <w:rsid w:val="00EC7D13"/>
    <w:rsid w:val="00ED018D"/>
    <w:rsid w:val="00ED03E3"/>
    <w:rsid w:val="00ED1049"/>
    <w:rsid w:val="00ED11F0"/>
    <w:rsid w:val="00ED201F"/>
    <w:rsid w:val="00ED2347"/>
    <w:rsid w:val="00ED25DA"/>
    <w:rsid w:val="00ED2B6B"/>
    <w:rsid w:val="00ED3049"/>
    <w:rsid w:val="00ED3DB3"/>
    <w:rsid w:val="00ED4289"/>
    <w:rsid w:val="00ED4744"/>
    <w:rsid w:val="00ED4E25"/>
    <w:rsid w:val="00ED5710"/>
    <w:rsid w:val="00ED5DFC"/>
    <w:rsid w:val="00ED5F8B"/>
    <w:rsid w:val="00ED6137"/>
    <w:rsid w:val="00ED7011"/>
    <w:rsid w:val="00ED7368"/>
    <w:rsid w:val="00ED75F2"/>
    <w:rsid w:val="00ED75FD"/>
    <w:rsid w:val="00ED7645"/>
    <w:rsid w:val="00ED7BEB"/>
    <w:rsid w:val="00ED7C6F"/>
    <w:rsid w:val="00EE00BF"/>
    <w:rsid w:val="00EE0211"/>
    <w:rsid w:val="00EE06E7"/>
    <w:rsid w:val="00EE1C36"/>
    <w:rsid w:val="00EE2096"/>
    <w:rsid w:val="00EE2ACB"/>
    <w:rsid w:val="00EE2AF4"/>
    <w:rsid w:val="00EE2E0F"/>
    <w:rsid w:val="00EE3A93"/>
    <w:rsid w:val="00EE3C38"/>
    <w:rsid w:val="00EE3E90"/>
    <w:rsid w:val="00EE3F6D"/>
    <w:rsid w:val="00EE4150"/>
    <w:rsid w:val="00EE45E0"/>
    <w:rsid w:val="00EE595D"/>
    <w:rsid w:val="00EE5E37"/>
    <w:rsid w:val="00EE673C"/>
    <w:rsid w:val="00EE7AED"/>
    <w:rsid w:val="00EF0088"/>
    <w:rsid w:val="00EF03C5"/>
    <w:rsid w:val="00EF0823"/>
    <w:rsid w:val="00EF0935"/>
    <w:rsid w:val="00EF0DF6"/>
    <w:rsid w:val="00EF1D73"/>
    <w:rsid w:val="00EF1DBA"/>
    <w:rsid w:val="00EF2331"/>
    <w:rsid w:val="00EF2743"/>
    <w:rsid w:val="00EF2B2A"/>
    <w:rsid w:val="00EF2F93"/>
    <w:rsid w:val="00EF3597"/>
    <w:rsid w:val="00EF3970"/>
    <w:rsid w:val="00EF3984"/>
    <w:rsid w:val="00EF3BDF"/>
    <w:rsid w:val="00EF444F"/>
    <w:rsid w:val="00EF46D5"/>
    <w:rsid w:val="00EF4B3E"/>
    <w:rsid w:val="00EF5B16"/>
    <w:rsid w:val="00EF5CA9"/>
    <w:rsid w:val="00EF5F22"/>
    <w:rsid w:val="00EF6661"/>
    <w:rsid w:val="00EF69F2"/>
    <w:rsid w:val="00EF717F"/>
    <w:rsid w:val="00EF746E"/>
    <w:rsid w:val="00F0023C"/>
    <w:rsid w:val="00F002BD"/>
    <w:rsid w:val="00F00AA1"/>
    <w:rsid w:val="00F00C78"/>
    <w:rsid w:val="00F01564"/>
    <w:rsid w:val="00F02873"/>
    <w:rsid w:val="00F02CB4"/>
    <w:rsid w:val="00F02F40"/>
    <w:rsid w:val="00F0396E"/>
    <w:rsid w:val="00F03AA8"/>
    <w:rsid w:val="00F046F0"/>
    <w:rsid w:val="00F04DF8"/>
    <w:rsid w:val="00F04FC3"/>
    <w:rsid w:val="00F06B3B"/>
    <w:rsid w:val="00F100A6"/>
    <w:rsid w:val="00F10681"/>
    <w:rsid w:val="00F11085"/>
    <w:rsid w:val="00F11116"/>
    <w:rsid w:val="00F11276"/>
    <w:rsid w:val="00F11396"/>
    <w:rsid w:val="00F114C1"/>
    <w:rsid w:val="00F11668"/>
    <w:rsid w:val="00F1188E"/>
    <w:rsid w:val="00F11C45"/>
    <w:rsid w:val="00F11F0F"/>
    <w:rsid w:val="00F122DF"/>
    <w:rsid w:val="00F12473"/>
    <w:rsid w:val="00F1260E"/>
    <w:rsid w:val="00F12FA5"/>
    <w:rsid w:val="00F132A2"/>
    <w:rsid w:val="00F13814"/>
    <w:rsid w:val="00F13D56"/>
    <w:rsid w:val="00F146B4"/>
    <w:rsid w:val="00F15048"/>
    <w:rsid w:val="00F154B9"/>
    <w:rsid w:val="00F15858"/>
    <w:rsid w:val="00F1594C"/>
    <w:rsid w:val="00F15CBA"/>
    <w:rsid w:val="00F1618F"/>
    <w:rsid w:val="00F16764"/>
    <w:rsid w:val="00F16BD2"/>
    <w:rsid w:val="00F17C78"/>
    <w:rsid w:val="00F17CA3"/>
    <w:rsid w:val="00F205CB"/>
    <w:rsid w:val="00F2071D"/>
    <w:rsid w:val="00F20B5C"/>
    <w:rsid w:val="00F2126B"/>
    <w:rsid w:val="00F2148E"/>
    <w:rsid w:val="00F223D5"/>
    <w:rsid w:val="00F22AF9"/>
    <w:rsid w:val="00F24070"/>
    <w:rsid w:val="00F24CB6"/>
    <w:rsid w:val="00F24CF6"/>
    <w:rsid w:val="00F24D90"/>
    <w:rsid w:val="00F25938"/>
    <w:rsid w:val="00F25F6F"/>
    <w:rsid w:val="00F262DC"/>
    <w:rsid w:val="00F26ECD"/>
    <w:rsid w:val="00F3047F"/>
    <w:rsid w:val="00F30984"/>
    <w:rsid w:val="00F30A62"/>
    <w:rsid w:val="00F32055"/>
    <w:rsid w:val="00F3237A"/>
    <w:rsid w:val="00F3276E"/>
    <w:rsid w:val="00F32A18"/>
    <w:rsid w:val="00F32DF2"/>
    <w:rsid w:val="00F32FFD"/>
    <w:rsid w:val="00F3358E"/>
    <w:rsid w:val="00F34AD0"/>
    <w:rsid w:val="00F34CE6"/>
    <w:rsid w:val="00F35D4F"/>
    <w:rsid w:val="00F366A2"/>
    <w:rsid w:val="00F366E2"/>
    <w:rsid w:val="00F36DDD"/>
    <w:rsid w:val="00F37674"/>
    <w:rsid w:val="00F37A7A"/>
    <w:rsid w:val="00F4070F"/>
    <w:rsid w:val="00F40DDC"/>
    <w:rsid w:val="00F40FEA"/>
    <w:rsid w:val="00F41B48"/>
    <w:rsid w:val="00F4273A"/>
    <w:rsid w:val="00F42A06"/>
    <w:rsid w:val="00F44726"/>
    <w:rsid w:val="00F46096"/>
    <w:rsid w:val="00F463F0"/>
    <w:rsid w:val="00F469B5"/>
    <w:rsid w:val="00F47A1E"/>
    <w:rsid w:val="00F47F02"/>
    <w:rsid w:val="00F5143B"/>
    <w:rsid w:val="00F51625"/>
    <w:rsid w:val="00F5245C"/>
    <w:rsid w:val="00F52885"/>
    <w:rsid w:val="00F52928"/>
    <w:rsid w:val="00F52CD9"/>
    <w:rsid w:val="00F53C5B"/>
    <w:rsid w:val="00F53F6A"/>
    <w:rsid w:val="00F54077"/>
    <w:rsid w:val="00F54B98"/>
    <w:rsid w:val="00F54BEA"/>
    <w:rsid w:val="00F54DC9"/>
    <w:rsid w:val="00F55248"/>
    <w:rsid w:val="00F55AEC"/>
    <w:rsid w:val="00F563E2"/>
    <w:rsid w:val="00F56D4D"/>
    <w:rsid w:val="00F56FA8"/>
    <w:rsid w:val="00F572B6"/>
    <w:rsid w:val="00F57E6F"/>
    <w:rsid w:val="00F604E7"/>
    <w:rsid w:val="00F61611"/>
    <w:rsid w:val="00F6225D"/>
    <w:rsid w:val="00F62338"/>
    <w:rsid w:val="00F6405F"/>
    <w:rsid w:val="00F65599"/>
    <w:rsid w:val="00F65648"/>
    <w:rsid w:val="00F66726"/>
    <w:rsid w:val="00F66935"/>
    <w:rsid w:val="00F66CC5"/>
    <w:rsid w:val="00F66D5E"/>
    <w:rsid w:val="00F66D8D"/>
    <w:rsid w:val="00F66DD6"/>
    <w:rsid w:val="00F67396"/>
    <w:rsid w:val="00F7007D"/>
    <w:rsid w:val="00F701E8"/>
    <w:rsid w:val="00F702D2"/>
    <w:rsid w:val="00F704A5"/>
    <w:rsid w:val="00F70CA3"/>
    <w:rsid w:val="00F70D4E"/>
    <w:rsid w:val="00F7119E"/>
    <w:rsid w:val="00F72801"/>
    <w:rsid w:val="00F728B1"/>
    <w:rsid w:val="00F737A9"/>
    <w:rsid w:val="00F73B87"/>
    <w:rsid w:val="00F73ECC"/>
    <w:rsid w:val="00F74BDA"/>
    <w:rsid w:val="00F75471"/>
    <w:rsid w:val="00F75676"/>
    <w:rsid w:val="00F75998"/>
    <w:rsid w:val="00F761CE"/>
    <w:rsid w:val="00F7666B"/>
    <w:rsid w:val="00F76B3B"/>
    <w:rsid w:val="00F76E98"/>
    <w:rsid w:val="00F772C6"/>
    <w:rsid w:val="00F778DA"/>
    <w:rsid w:val="00F808BF"/>
    <w:rsid w:val="00F80B4F"/>
    <w:rsid w:val="00F80BAA"/>
    <w:rsid w:val="00F80F5E"/>
    <w:rsid w:val="00F815B6"/>
    <w:rsid w:val="00F81BD6"/>
    <w:rsid w:val="00F81C46"/>
    <w:rsid w:val="00F81D9C"/>
    <w:rsid w:val="00F829B6"/>
    <w:rsid w:val="00F82C1C"/>
    <w:rsid w:val="00F82D7D"/>
    <w:rsid w:val="00F839FD"/>
    <w:rsid w:val="00F83A0C"/>
    <w:rsid w:val="00F840ED"/>
    <w:rsid w:val="00F8548D"/>
    <w:rsid w:val="00F855DB"/>
    <w:rsid w:val="00F8697E"/>
    <w:rsid w:val="00F869AD"/>
    <w:rsid w:val="00F86BE5"/>
    <w:rsid w:val="00F86CB0"/>
    <w:rsid w:val="00F87568"/>
    <w:rsid w:val="00F875C4"/>
    <w:rsid w:val="00F87797"/>
    <w:rsid w:val="00F87BC5"/>
    <w:rsid w:val="00F87D8C"/>
    <w:rsid w:val="00F87FDC"/>
    <w:rsid w:val="00F9022A"/>
    <w:rsid w:val="00F903E6"/>
    <w:rsid w:val="00F913A2"/>
    <w:rsid w:val="00F916B2"/>
    <w:rsid w:val="00F91D2C"/>
    <w:rsid w:val="00F92AA8"/>
    <w:rsid w:val="00F93217"/>
    <w:rsid w:val="00F9370E"/>
    <w:rsid w:val="00F93BE7"/>
    <w:rsid w:val="00F9435A"/>
    <w:rsid w:val="00F94361"/>
    <w:rsid w:val="00F94847"/>
    <w:rsid w:val="00F95064"/>
    <w:rsid w:val="00F953D9"/>
    <w:rsid w:val="00F953EC"/>
    <w:rsid w:val="00F9575A"/>
    <w:rsid w:val="00F96680"/>
    <w:rsid w:val="00F96E1B"/>
    <w:rsid w:val="00F97796"/>
    <w:rsid w:val="00F97994"/>
    <w:rsid w:val="00F97CB5"/>
    <w:rsid w:val="00FA0C84"/>
    <w:rsid w:val="00FA0E4C"/>
    <w:rsid w:val="00FA0F27"/>
    <w:rsid w:val="00FA125F"/>
    <w:rsid w:val="00FA176A"/>
    <w:rsid w:val="00FA1877"/>
    <w:rsid w:val="00FA1E9A"/>
    <w:rsid w:val="00FA2684"/>
    <w:rsid w:val="00FA3691"/>
    <w:rsid w:val="00FA3695"/>
    <w:rsid w:val="00FA3C94"/>
    <w:rsid w:val="00FA4052"/>
    <w:rsid w:val="00FA40CB"/>
    <w:rsid w:val="00FA490A"/>
    <w:rsid w:val="00FA4BC2"/>
    <w:rsid w:val="00FA529D"/>
    <w:rsid w:val="00FA5553"/>
    <w:rsid w:val="00FA58D0"/>
    <w:rsid w:val="00FA61ED"/>
    <w:rsid w:val="00FA6463"/>
    <w:rsid w:val="00FA77F6"/>
    <w:rsid w:val="00FB02AE"/>
    <w:rsid w:val="00FB0664"/>
    <w:rsid w:val="00FB0723"/>
    <w:rsid w:val="00FB07C8"/>
    <w:rsid w:val="00FB111C"/>
    <w:rsid w:val="00FB19A0"/>
    <w:rsid w:val="00FB1E3A"/>
    <w:rsid w:val="00FB25F9"/>
    <w:rsid w:val="00FB2AAE"/>
    <w:rsid w:val="00FB404B"/>
    <w:rsid w:val="00FB529D"/>
    <w:rsid w:val="00FB64CF"/>
    <w:rsid w:val="00FB69C8"/>
    <w:rsid w:val="00FB6B0C"/>
    <w:rsid w:val="00FB7B2A"/>
    <w:rsid w:val="00FC0188"/>
    <w:rsid w:val="00FC0FC0"/>
    <w:rsid w:val="00FC1150"/>
    <w:rsid w:val="00FC146D"/>
    <w:rsid w:val="00FC1F5F"/>
    <w:rsid w:val="00FC3308"/>
    <w:rsid w:val="00FC3452"/>
    <w:rsid w:val="00FC37E3"/>
    <w:rsid w:val="00FC43CA"/>
    <w:rsid w:val="00FC4E77"/>
    <w:rsid w:val="00FC5327"/>
    <w:rsid w:val="00FC58DD"/>
    <w:rsid w:val="00FC5979"/>
    <w:rsid w:val="00FC6483"/>
    <w:rsid w:val="00FC64F1"/>
    <w:rsid w:val="00FC6945"/>
    <w:rsid w:val="00FC6DCD"/>
    <w:rsid w:val="00FC6F90"/>
    <w:rsid w:val="00FC70A2"/>
    <w:rsid w:val="00FC7330"/>
    <w:rsid w:val="00FC77FD"/>
    <w:rsid w:val="00FC7B82"/>
    <w:rsid w:val="00FD023F"/>
    <w:rsid w:val="00FD029A"/>
    <w:rsid w:val="00FD0EAF"/>
    <w:rsid w:val="00FD1156"/>
    <w:rsid w:val="00FD13AC"/>
    <w:rsid w:val="00FD1BA6"/>
    <w:rsid w:val="00FD22D9"/>
    <w:rsid w:val="00FD2342"/>
    <w:rsid w:val="00FD23FB"/>
    <w:rsid w:val="00FD26AA"/>
    <w:rsid w:val="00FD39CC"/>
    <w:rsid w:val="00FD3A57"/>
    <w:rsid w:val="00FD3FE4"/>
    <w:rsid w:val="00FD4396"/>
    <w:rsid w:val="00FD4F15"/>
    <w:rsid w:val="00FD527A"/>
    <w:rsid w:val="00FD5426"/>
    <w:rsid w:val="00FD5946"/>
    <w:rsid w:val="00FD5D72"/>
    <w:rsid w:val="00FD6C9A"/>
    <w:rsid w:val="00FD6F60"/>
    <w:rsid w:val="00FD7829"/>
    <w:rsid w:val="00FD783F"/>
    <w:rsid w:val="00FD7F28"/>
    <w:rsid w:val="00FE0128"/>
    <w:rsid w:val="00FE07A9"/>
    <w:rsid w:val="00FE118D"/>
    <w:rsid w:val="00FE1482"/>
    <w:rsid w:val="00FE2252"/>
    <w:rsid w:val="00FE2E0A"/>
    <w:rsid w:val="00FE3C3E"/>
    <w:rsid w:val="00FE4475"/>
    <w:rsid w:val="00FE5283"/>
    <w:rsid w:val="00FE5C08"/>
    <w:rsid w:val="00FE6326"/>
    <w:rsid w:val="00FE6975"/>
    <w:rsid w:val="00FE6D9F"/>
    <w:rsid w:val="00FE7251"/>
    <w:rsid w:val="00FE7271"/>
    <w:rsid w:val="00FE72A1"/>
    <w:rsid w:val="00FE7367"/>
    <w:rsid w:val="00FE7376"/>
    <w:rsid w:val="00FE738D"/>
    <w:rsid w:val="00FE7CE9"/>
    <w:rsid w:val="00FF0152"/>
    <w:rsid w:val="00FF0932"/>
    <w:rsid w:val="00FF0A73"/>
    <w:rsid w:val="00FF11E0"/>
    <w:rsid w:val="00FF1877"/>
    <w:rsid w:val="00FF1EAB"/>
    <w:rsid w:val="00FF1FA1"/>
    <w:rsid w:val="00FF2107"/>
    <w:rsid w:val="00FF2C52"/>
    <w:rsid w:val="00FF2F5E"/>
    <w:rsid w:val="00FF4F1E"/>
    <w:rsid w:val="00FF5257"/>
    <w:rsid w:val="00FF54B2"/>
    <w:rsid w:val="00FF59D1"/>
    <w:rsid w:val="00FF5A30"/>
    <w:rsid w:val="00FF5BB1"/>
    <w:rsid w:val="00FF5D6C"/>
    <w:rsid w:val="00FF6787"/>
    <w:rsid w:val="00FF6816"/>
    <w:rsid w:val="00FF6910"/>
    <w:rsid w:val="00FF6DD3"/>
    <w:rsid w:val="00FF7396"/>
    <w:rsid w:val="00FF74E4"/>
    <w:rsid w:val="00FF799F"/>
    <w:rsid w:val="00FF7CE7"/>
    <w:rsid w:val="00FF7D02"/>
  </w:rsids>
  <m:mathPr>
    <m:mathFont m:val="Cambria Math"/>
    <m:brkBin m:val="before"/>
    <m:brkBinSub m:val="--"/>
    <m:smallFrac m:val="0"/>
    <m:dispDef/>
    <m:lMargin m:val="0"/>
    <m:rMargin m:val="0"/>
    <m:defJc m:val="centerGroup"/>
    <m:wrapIndent m:val="1440"/>
    <m:intLim m:val="subSup"/>
    <m:naryLim m:val="undOvr"/>
  </m:mathPr>
  <w:themeFontLang w:val="fr-BE"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CE00E"/>
  <w15:docId w15:val="{489F249C-51FA-49AA-9244-BFAA5090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B0035"/>
        <w:sz w:val="22"/>
        <w:szCs w:val="23"/>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BE9"/>
    <w:pPr>
      <w:jc w:val="both"/>
    </w:pPr>
  </w:style>
  <w:style w:type="paragraph" w:styleId="Heading1">
    <w:name w:val="heading 1"/>
    <w:basedOn w:val="Normal"/>
    <w:next w:val="Normal"/>
    <w:qFormat/>
    <w:rsid w:val="00FA40CB"/>
    <w:pPr>
      <w:keepNext/>
      <w:jc w:val="center"/>
      <w:outlineLvl w:val="0"/>
    </w:pPr>
    <w:rPr>
      <w:b/>
      <w:bCs/>
      <w:sz w:val="32"/>
      <w:lang w:val="fr-BE"/>
    </w:rPr>
  </w:style>
  <w:style w:type="paragraph" w:styleId="Heading2">
    <w:name w:val="heading 2"/>
    <w:basedOn w:val="ECSGH2"/>
    <w:next w:val="Normal"/>
    <w:qFormat/>
    <w:rsid w:val="00F24D90"/>
    <w:pPr>
      <w:numPr>
        <w:numId w:val="3"/>
      </w:numPr>
      <w:tabs>
        <w:tab w:val="left" w:pos="993"/>
      </w:tabs>
      <w:outlineLvl w:val="1"/>
    </w:pPr>
  </w:style>
  <w:style w:type="paragraph" w:styleId="Heading3">
    <w:name w:val="heading 3"/>
    <w:basedOn w:val="Normal"/>
    <w:next w:val="Normal"/>
    <w:qFormat/>
    <w:rsid w:val="00FA40CB"/>
    <w:pPr>
      <w:keepNext/>
      <w:outlineLvl w:val="2"/>
    </w:pPr>
    <w:rPr>
      <w:rFonts w:ascii="Arial" w:hAnsi="Arial" w:cs="Arial"/>
      <w:b/>
      <w:color w:val="000080"/>
      <w:sz w:val="20"/>
    </w:rPr>
  </w:style>
  <w:style w:type="paragraph" w:styleId="Heading4">
    <w:name w:val="heading 4"/>
    <w:basedOn w:val="Normal"/>
    <w:next w:val="Normal"/>
    <w:qFormat/>
    <w:rsid w:val="00FA40CB"/>
    <w:pPr>
      <w:keepNext/>
      <w:jc w:val="center"/>
      <w:outlineLvl w:val="3"/>
    </w:pPr>
    <w:rPr>
      <w:rFonts w:ascii="Arial" w:hAnsi="Arial"/>
      <w:b/>
      <w:i/>
      <w:color w:val="000080"/>
      <w:szCs w:val="20"/>
      <w:lang w:val="fr-FR"/>
    </w:rPr>
  </w:style>
  <w:style w:type="paragraph" w:styleId="Heading7">
    <w:name w:val="heading 7"/>
    <w:basedOn w:val="Normal"/>
    <w:next w:val="Normal"/>
    <w:qFormat/>
    <w:rsid w:val="00FA40CB"/>
    <w:pPr>
      <w:keepNext/>
      <w:pBdr>
        <w:top w:val="single" w:sz="18" w:space="0" w:color="0000FF"/>
        <w:left w:val="single" w:sz="18" w:space="4" w:color="0000FF"/>
        <w:bottom w:val="single" w:sz="18" w:space="1" w:color="0000FF"/>
        <w:right w:val="single" w:sz="18" w:space="4" w:color="0000FF"/>
      </w:pBdr>
      <w:shd w:val="clear" w:color="auto" w:fill="008080"/>
      <w:jc w:val="center"/>
      <w:outlineLvl w:val="6"/>
    </w:pPr>
    <w:rPr>
      <w:rFonts w:ascii="Helvetica" w:hAnsi="Helvetica"/>
      <w:color w:val="FFFFFF"/>
      <w:sz w:val="28"/>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40CB"/>
    <w:pPr>
      <w:tabs>
        <w:tab w:val="center" w:pos="4153"/>
        <w:tab w:val="right" w:pos="8306"/>
      </w:tabs>
    </w:pPr>
  </w:style>
  <w:style w:type="paragraph" w:styleId="Footer">
    <w:name w:val="footer"/>
    <w:basedOn w:val="Normal"/>
    <w:link w:val="FooterChar"/>
    <w:uiPriority w:val="99"/>
    <w:qFormat/>
    <w:rsid w:val="00FA40CB"/>
    <w:pPr>
      <w:tabs>
        <w:tab w:val="center" w:pos="4153"/>
        <w:tab w:val="right" w:pos="8306"/>
      </w:tabs>
    </w:pPr>
  </w:style>
  <w:style w:type="character" w:styleId="PageNumber">
    <w:name w:val="page number"/>
    <w:basedOn w:val="DefaultParagraphFont"/>
    <w:rsid w:val="00FA40CB"/>
  </w:style>
  <w:style w:type="paragraph" w:styleId="BodyText">
    <w:name w:val="Body Text"/>
    <w:basedOn w:val="Normal"/>
    <w:link w:val="BodyTextChar"/>
    <w:qFormat/>
    <w:rsid w:val="004561F4"/>
    <w:pPr>
      <w:spacing w:before="60" w:after="60"/>
      <w:jc w:val="left"/>
    </w:pPr>
    <w:rPr>
      <w:szCs w:val="22"/>
    </w:rPr>
  </w:style>
  <w:style w:type="paragraph" w:styleId="BodyText2">
    <w:name w:val="Body Text 2"/>
    <w:basedOn w:val="Normal"/>
    <w:rsid w:val="00FA40CB"/>
    <w:pPr>
      <w:pBdr>
        <w:top w:val="single" w:sz="18" w:space="1" w:color="0000FF"/>
        <w:left w:val="single" w:sz="18" w:space="4" w:color="0000FF"/>
        <w:bottom w:val="single" w:sz="18" w:space="1" w:color="0000FF"/>
        <w:right w:val="single" w:sz="18" w:space="4" w:color="0000FF"/>
      </w:pBdr>
      <w:shd w:val="clear" w:color="auto" w:fill="008080"/>
      <w:jc w:val="center"/>
    </w:pPr>
    <w:rPr>
      <w:rFonts w:ascii="Helvetica" w:hAnsi="Helvetica"/>
      <w:color w:val="FFFFFF"/>
      <w:sz w:val="28"/>
      <w:szCs w:val="20"/>
      <w:lang w:val="fr-FR"/>
    </w:rPr>
  </w:style>
  <w:style w:type="paragraph" w:styleId="BodyTextIndent">
    <w:name w:val="Body Text Indent"/>
    <w:basedOn w:val="Normal"/>
    <w:link w:val="BodyTextIndentChar"/>
    <w:qFormat/>
    <w:rsid w:val="00C05A11"/>
    <w:pPr>
      <w:keepLines/>
      <w:numPr>
        <w:ilvl w:val="1"/>
        <w:numId w:val="1"/>
      </w:numPr>
      <w:jc w:val="left"/>
    </w:pPr>
    <w:rPr>
      <w:szCs w:val="22"/>
    </w:rPr>
  </w:style>
  <w:style w:type="character" w:styleId="Hyperlink">
    <w:name w:val="Hyperlink"/>
    <w:basedOn w:val="DefaultParagraphFont"/>
    <w:rsid w:val="00E37EAB"/>
    <w:rPr>
      <w:color w:val="0000FF"/>
      <w:u w:val="single"/>
    </w:rPr>
  </w:style>
  <w:style w:type="paragraph" w:styleId="BalloonText">
    <w:name w:val="Balloon Text"/>
    <w:basedOn w:val="Normal"/>
    <w:semiHidden/>
    <w:rsid w:val="006666A6"/>
    <w:rPr>
      <w:rFonts w:ascii="Tahoma" w:hAnsi="Tahoma" w:cs="Tahoma"/>
      <w:sz w:val="16"/>
      <w:szCs w:val="16"/>
    </w:rPr>
  </w:style>
  <w:style w:type="paragraph" w:styleId="DocumentMap">
    <w:name w:val="Document Map"/>
    <w:basedOn w:val="Normal"/>
    <w:semiHidden/>
    <w:rsid w:val="0064232E"/>
    <w:pPr>
      <w:shd w:val="clear" w:color="auto" w:fill="000080"/>
    </w:pPr>
    <w:rPr>
      <w:rFonts w:ascii="Tahoma" w:hAnsi="Tahoma" w:cs="Tahoma"/>
      <w:sz w:val="20"/>
      <w:szCs w:val="20"/>
    </w:rPr>
  </w:style>
  <w:style w:type="paragraph" w:customStyle="1" w:styleId="norm">
    <w:name w:val="norm"/>
    <w:basedOn w:val="Normal"/>
    <w:rsid w:val="00620D30"/>
    <w:pPr>
      <w:tabs>
        <w:tab w:val="left" w:pos="851"/>
        <w:tab w:val="right" w:pos="9356"/>
      </w:tabs>
      <w:spacing w:before="60" w:after="60" w:line="360" w:lineRule="atLeast"/>
    </w:pPr>
    <w:rPr>
      <w:szCs w:val="20"/>
    </w:rPr>
  </w:style>
  <w:style w:type="paragraph" w:customStyle="1" w:styleId="Char">
    <w:name w:val="Char"/>
    <w:basedOn w:val="Normal"/>
    <w:rsid w:val="00E86200"/>
    <w:pPr>
      <w:spacing w:after="160" w:line="240" w:lineRule="exact"/>
      <w:jc w:val="left"/>
    </w:pPr>
    <w:rPr>
      <w:rFonts w:ascii="Tahoma" w:hAnsi="Tahoma"/>
      <w:sz w:val="20"/>
      <w:szCs w:val="20"/>
      <w:lang w:val="en-US"/>
    </w:rPr>
  </w:style>
  <w:style w:type="table" w:styleId="TableGrid">
    <w:name w:val="Table Grid"/>
    <w:basedOn w:val="TableNormal"/>
    <w:rsid w:val="0008421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37A7A"/>
    <w:pPr>
      <w:spacing w:before="240" w:after="240"/>
      <w:jc w:val="center"/>
      <w:outlineLvl w:val="0"/>
    </w:pPr>
    <w:rPr>
      <w:rFonts w:cs="Arial"/>
      <w:b/>
      <w:bCs/>
      <w:kern w:val="28"/>
      <w:sz w:val="28"/>
      <w:szCs w:val="32"/>
    </w:rPr>
  </w:style>
  <w:style w:type="paragraph" w:customStyle="1" w:styleId="Lijstalinea">
    <w:name w:val="Lijstalinea"/>
    <w:basedOn w:val="Normal"/>
    <w:rsid w:val="0008776B"/>
    <w:pPr>
      <w:spacing w:after="200" w:line="276" w:lineRule="auto"/>
      <w:ind w:left="720"/>
      <w:contextualSpacing/>
      <w:jc w:val="left"/>
    </w:pPr>
    <w:rPr>
      <w:rFonts w:eastAsia="Calibri"/>
      <w:szCs w:val="22"/>
    </w:rPr>
  </w:style>
  <w:style w:type="paragraph" w:customStyle="1" w:styleId="ZchnZchnCharCarCarChar">
    <w:name w:val="Zchn Zchn Char Car Car Char"/>
    <w:basedOn w:val="Normal"/>
    <w:rsid w:val="00862051"/>
    <w:pPr>
      <w:spacing w:after="160" w:line="240" w:lineRule="exact"/>
      <w:jc w:val="left"/>
    </w:pPr>
    <w:rPr>
      <w:rFonts w:ascii="Tahoma" w:hAnsi="Tahoma" w:cs="Tahoma"/>
      <w:sz w:val="20"/>
      <w:szCs w:val="20"/>
      <w:lang w:val="en-US"/>
    </w:rPr>
  </w:style>
  <w:style w:type="character" w:styleId="CommentReference">
    <w:name w:val="annotation reference"/>
    <w:basedOn w:val="DefaultParagraphFont"/>
    <w:rsid w:val="00665A8F"/>
    <w:rPr>
      <w:sz w:val="16"/>
      <w:szCs w:val="16"/>
    </w:rPr>
  </w:style>
  <w:style w:type="paragraph" w:styleId="CommentText">
    <w:name w:val="annotation text"/>
    <w:basedOn w:val="Normal"/>
    <w:link w:val="CommentTextChar"/>
    <w:rsid w:val="00665A8F"/>
    <w:rPr>
      <w:sz w:val="20"/>
      <w:szCs w:val="20"/>
    </w:rPr>
  </w:style>
  <w:style w:type="character" w:customStyle="1" w:styleId="CommentTextChar">
    <w:name w:val="Comment Text Char"/>
    <w:basedOn w:val="DefaultParagraphFont"/>
    <w:link w:val="CommentText"/>
    <w:rsid w:val="00665A8F"/>
    <w:rPr>
      <w:lang w:val="en-GB"/>
    </w:rPr>
  </w:style>
  <w:style w:type="paragraph" w:styleId="CommentSubject">
    <w:name w:val="annotation subject"/>
    <w:basedOn w:val="CommentText"/>
    <w:next w:val="CommentText"/>
    <w:link w:val="CommentSubjectChar"/>
    <w:rsid w:val="00665A8F"/>
    <w:rPr>
      <w:b/>
      <w:bCs/>
    </w:rPr>
  </w:style>
  <w:style w:type="character" w:customStyle="1" w:styleId="CommentSubjectChar">
    <w:name w:val="Comment Subject Char"/>
    <w:basedOn w:val="CommentTextChar"/>
    <w:link w:val="CommentSubject"/>
    <w:rsid w:val="00665A8F"/>
    <w:rPr>
      <w:b/>
      <w:bCs/>
      <w:lang w:val="en-GB"/>
    </w:rPr>
  </w:style>
  <w:style w:type="paragraph" w:styleId="ListParagraph">
    <w:name w:val="List Paragraph"/>
    <w:basedOn w:val="Normal"/>
    <w:uiPriority w:val="34"/>
    <w:qFormat/>
    <w:rsid w:val="007E6550"/>
    <w:pPr>
      <w:ind w:left="720"/>
      <w:jc w:val="left"/>
    </w:pPr>
    <w:rPr>
      <w:rFonts w:eastAsia="Calibri"/>
      <w:szCs w:val="22"/>
      <w:lang w:val="fr-BE" w:eastAsia="fr-BE"/>
    </w:rPr>
  </w:style>
  <w:style w:type="character" w:styleId="Emphasis">
    <w:name w:val="Emphasis"/>
    <w:qFormat/>
    <w:rsid w:val="00BE1790"/>
    <w:rPr>
      <w:b/>
      <w:sz w:val="22"/>
      <w:szCs w:val="22"/>
    </w:rPr>
  </w:style>
  <w:style w:type="paragraph" w:customStyle="1" w:styleId="Emphasisindent">
    <w:name w:val="Emphasis indent"/>
    <w:basedOn w:val="Normal"/>
    <w:link w:val="EmphasisindentChar"/>
    <w:qFormat/>
    <w:rsid w:val="00A0362E"/>
    <w:pPr>
      <w:tabs>
        <w:tab w:val="num" w:pos="1440"/>
      </w:tabs>
      <w:spacing w:before="40"/>
      <w:ind w:left="1440" w:hanging="360"/>
      <w:jc w:val="left"/>
    </w:pPr>
    <w:rPr>
      <w:b/>
      <w:szCs w:val="22"/>
    </w:rPr>
  </w:style>
  <w:style w:type="paragraph" w:customStyle="1" w:styleId="Boldbody">
    <w:name w:val="Bold body"/>
    <w:basedOn w:val="Normal"/>
    <w:link w:val="BoldbodyChar"/>
    <w:qFormat/>
    <w:rsid w:val="00BE1790"/>
    <w:pPr>
      <w:tabs>
        <w:tab w:val="num" w:pos="720"/>
      </w:tabs>
      <w:spacing w:before="120" w:after="120"/>
      <w:ind w:left="357" w:hanging="357"/>
      <w:jc w:val="left"/>
    </w:pPr>
  </w:style>
  <w:style w:type="character" w:customStyle="1" w:styleId="EmphasisindentChar">
    <w:name w:val="Emphasis indent Char"/>
    <w:basedOn w:val="DefaultParagraphFont"/>
    <w:link w:val="Emphasisindent"/>
    <w:rsid w:val="00A0362E"/>
    <w:rPr>
      <w:b/>
      <w:sz w:val="22"/>
      <w:szCs w:val="22"/>
      <w:lang w:eastAsia="en-US"/>
    </w:rPr>
  </w:style>
  <w:style w:type="character" w:customStyle="1" w:styleId="BoldbodyChar">
    <w:name w:val="Bold body Char"/>
    <w:basedOn w:val="DefaultParagraphFont"/>
    <w:link w:val="Boldbody"/>
    <w:rsid w:val="00BE1790"/>
    <w:rPr>
      <w:sz w:val="24"/>
      <w:szCs w:val="24"/>
      <w:lang w:eastAsia="en-US"/>
    </w:rPr>
  </w:style>
  <w:style w:type="character" w:customStyle="1" w:styleId="xdtextbox1">
    <w:name w:val="xdtextbox1"/>
    <w:basedOn w:val="DefaultParagraphFont"/>
    <w:rsid w:val="000E70B7"/>
    <w:rPr>
      <w:color w:val="auto"/>
      <w:bdr w:val="single" w:sz="8" w:space="1" w:color="DCDCDC" w:frame="1"/>
      <w:shd w:val="clear" w:color="auto" w:fill="FFFFFF"/>
    </w:rPr>
  </w:style>
  <w:style w:type="paragraph" w:customStyle="1" w:styleId="Bullettedbody">
    <w:name w:val="Bulletted body"/>
    <w:basedOn w:val="BodyText"/>
    <w:qFormat/>
    <w:rsid w:val="00184FB2"/>
    <w:pPr>
      <w:keepLines/>
    </w:pPr>
    <w:rPr>
      <w:sz w:val="23"/>
      <w:szCs w:val="23"/>
      <w:lang w:val="nl-NL"/>
    </w:rPr>
  </w:style>
  <w:style w:type="character" w:customStyle="1" w:styleId="HeaderChar">
    <w:name w:val="Header Char"/>
    <w:link w:val="Header"/>
    <w:rsid w:val="00184FB2"/>
    <w:rPr>
      <w:sz w:val="24"/>
      <w:szCs w:val="24"/>
      <w:lang w:eastAsia="en-US"/>
    </w:rPr>
  </w:style>
  <w:style w:type="character" w:customStyle="1" w:styleId="BodyTextIndentChar">
    <w:name w:val="Body Text Indent Char"/>
    <w:basedOn w:val="DefaultParagraphFont"/>
    <w:link w:val="BodyTextIndent"/>
    <w:rsid w:val="001C254B"/>
    <w:rPr>
      <w:szCs w:val="22"/>
    </w:rPr>
  </w:style>
  <w:style w:type="character" w:customStyle="1" w:styleId="BodyTextChar">
    <w:name w:val="Body Text Char"/>
    <w:basedOn w:val="DefaultParagraphFont"/>
    <w:link w:val="BodyText"/>
    <w:rsid w:val="004F0350"/>
    <w:rPr>
      <w:sz w:val="22"/>
      <w:szCs w:val="22"/>
      <w:lang w:eastAsia="en-US"/>
    </w:rPr>
  </w:style>
  <w:style w:type="character" w:customStyle="1" w:styleId="FooterChar">
    <w:name w:val="Footer Char"/>
    <w:link w:val="Footer"/>
    <w:uiPriority w:val="99"/>
    <w:rsid w:val="008E7F6E"/>
    <w:rPr>
      <w:sz w:val="24"/>
      <w:szCs w:val="24"/>
      <w:lang w:eastAsia="en-US"/>
    </w:rPr>
  </w:style>
  <w:style w:type="paragraph" w:customStyle="1" w:styleId="Heading3numbered">
    <w:name w:val="Heading 3 numbered"/>
    <w:basedOn w:val="Normal"/>
    <w:rsid w:val="0045099F"/>
    <w:pPr>
      <w:keepNext/>
      <w:tabs>
        <w:tab w:val="num" w:pos="-720"/>
        <w:tab w:val="left" w:pos="540"/>
      </w:tabs>
      <w:spacing w:before="120" w:after="120"/>
      <w:ind w:left="-720" w:hanging="360"/>
      <w:jc w:val="left"/>
      <w:outlineLvl w:val="0"/>
    </w:pPr>
    <w:rPr>
      <w:rFonts w:ascii="Times New Roman Bold" w:hAnsi="Times New Roman Bold" w:cs="Times New Roman Bold"/>
      <w:b/>
      <w:bCs/>
      <w:szCs w:val="20"/>
      <w:lang w:val="nl-NL" w:eastAsia="nl-BE"/>
    </w:rPr>
  </w:style>
  <w:style w:type="paragraph" w:customStyle="1" w:styleId="TitleEPC">
    <w:name w:val="Title EPC"/>
    <w:basedOn w:val="Normal"/>
    <w:link w:val="TitleEPCChar"/>
    <w:qFormat/>
    <w:rsid w:val="00E53A36"/>
    <w:pPr>
      <w:jc w:val="center"/>
    </w:pPr>
    <w:rPr>
      <w:rFonts w:ascii="Verdana" w:hAnsi="Verdana"/>
      <w:b/>
      <w:caps/>
      <w:color w:val="104670"/>
      <w:szCs w:val="22"/>
    </w:rPr>
  </w:style>
  <w:style w:type="character" w:customStyle="1" w:styleId="TitleEPCChar">
    <w:name w:val="Title EPC Char"/>
    <w:basedOn w:val="DefaultParagraphFont"/>
    <w:link w:val="TitleEPC"/>
    <w:rsid w:val="00E53A36"/>
    <w:rPr>
      <w:rFonts w:ascii="Verdana" w:hAnsi="Verdana"/>
      <w:b/>
      <w:caps/>
      <w:color w:val="104670"/>
      <w:sz w:val="24"/>
      <w:szCs w:val="22"/>
      <w:lang w:eastAsia="en-US"/>
    </w:rPr>
  </w:style>
  <w:style w:type="paragraph" w:customStyle="1" w:styleId="ECSGH1">
    <w:name w:val="ECSG H 1"/>
    <w:basedOn w:val="ECSGH2"/>
    <w:autoRedefine/>
    <w:qFormat/>
    <w:rsid w:val="00B86B39"/>
    <w:pPr>
      <w:numPr>
        <w:ilvl w:val="0"/>
        <w:numId w:val="0"/>
      </w:numPr>
      <w:pBdr>
        <w:top w:val="single" w:sz="4" w:space="1" w:color="auto"/>
        <w:left w:val="single" w:sz="4" w:space="4" w:color="auto"/>
        <w:bottom w:val="single" w:sz="4" w:space="1" w:color="auto"/>
        <w:right w:val="single" w:sz="4" w:space="4" w:color="auto"/>
      </w:pBdr>
      <w:tabs>
        <w:tab w:val="left" w:pos="1843"/>
        <w:tab w:val="left" w:pos="3686"/>
      </w:tabs>
      <w:spacing w:before="120" w:after="120"/>
    </w:pPr>
  </w:style>
  <w:style w:type="paragraph" w:customStyle="1" w:styleId="ECSGH2">
    <w:name w:val="ECSG H 2"/>
    <w:basedOn w:val="ListParagraph"/>
    <w:link w:val="ECSGH2Char"/>
    <w:qFormat/>
    <w:rsid w:val="00CB0DF8"/>
    <w:pPr>
      <w:widowControl w:val="0"/>
      <w:numPr>
        <w:ilvl w:val="1"/>
        <w:numId w:val="2"/>
      </w:numPr>
      <w:tabs>
        <w:tab w:val="left" w:pos="7887"/>
      </w:tabs>
      <w:autoSpaceDE w:val="0"/>
      <w:autoSpaceDN w:val="0"/>
      <w:adjustRightInd w:val="0"/>
      <w:spacing w:before="240" w:after="240"/>
      <w:jc w:val="both"/>
    </w:pPr>
    <w:rPr>
      <w:rFonts w:asciiTheme="minorHAnsi" w:eastAsia="Times New Roman" w:hAnsiTheme="minorHAnsi"/>
      <w:b/>
      <w:smallCaps/>
      <w:color w:val="000099"/>
      <w:sz w:val="24"/>
      <w:lang w:val="en-GB" w:eastAsia="en-US"/>
    </w:rPr>
  </w:style>
  <w:style w:type="paragraph" w:customStyle="1" w:styleId="ECSGH3">
    <w:name w:val="ECSG H 3"/>
    <w:basedOn w:val="ECSGH2"/>
    <w:link w:val="ECSGH3Char"/>
    <w:qFormat/>
    <w:rsid w:val="008837F9"/>
    <w:pPr>
      <w:numPr>
        <w:ilvl w:val="2"/>
      </w:numPr>
      <w:tabs>
        <w:tab w:val="clear" w:pos="7887"/>
      </w:tabs>
    </w:pPr>
    <w:rPr>
      <w:color w:val="E55934"/>
    </w:rPr>
  </w:style>
  <w:style w:type="character" w:customStyle="1" w:styleId="ECSGH2Char">
    <w:name w:val="ECSG H 2 Char"/>
    <w:basedOn w:val="DefaultParagraphFont"/>
    <w:link w:val="ECSGH2"/>
    <w:rsid w:val="00CB0DF8"/>
    <w:rPr>
      <w:rFonts w:asciiTheme="minorHAnsi" w:hAnsiTheme="minorHAnsi"/>
      <w:b/>
      <w:smallCaps/>
      <w:color w:val="000099"/>
      <w:sz w:val="24"/>
      <w:szCs w:val="22"/>
      <w:lang w:eastAsia="en-US"/>
    </w:rPr>
  </w:style>
  <w:style w:type="paragraph" w:customStyle="1" w:styleId="ECSGH4">
    <w:name w:val="ECSG H 4"/>
    <w:basedOn w:val="ECSGH3"/>
    <w:link w:val="ECSGH4Char"/>
    <w:qFormat/>
    <w:rsid w:val="008837F9"/>
    <w:pPr>
      <w:numPr>
        <w:ilvl w:val="3"/>
      </w:numPr>
      <w:spacing w:before="120" w:after="120"/>
    </w:pPr>
    <w:rPr>
      <w:i/>
      <w:color w:val="0B0035"/>
      <w:sz w:val="22"/>
    </w:rPr>
  </w:style>
  <w:style w:type="character" w:customStyle="1" w:styleId="ECSGH3Char">
    <w:name w:val="ECSG H 3 Char"/>
    <w:basedOn w:val="ECSGH2Char"/>
    <w:link w:val="ECSGH3"/>
    <w:rsid w:val="008837F9"/>
    <w:rPr>
      <w:rFonts w:asciiTheme="minorHAnsi" w:hAnsiTheme="minorHAnsi"/>
      <w:b/>
      <w:smallCaps/>
      <w:color w:val="E55934"/>
      <w:sz w:val="24"/>
      <w:szCs w:val="22"/>
      <w:lang w:eastAsia="en-US"/>
    </w:rPr>
  </w:style>
  <w:style w:type="paragraph" w:customStyle="1" w:styleId="ECSGNormal">
    <w:name w:val="ECSG Normal"/>
    <w:basedOn w:val="Normal"/>
    <w:link w:val="ECSGNormalChar"/>
    <w:qFormat/>
    <w:rsid w:val="008837F9"/>
    <w:pPr>
      <w:tabs>
        <w:tab w:val="left" w:pos="1101"/>
        <w:tab w:val="left" w:pos="6414"/>
        <w:tab w:val="left" w:pos="7887"/>
      </w:tabs>
      <w:autoSpaceDE w:val="0"/>
      <w:autoSpaceDN w:val="0"/>
      <w:adjustRightInd w:val="0"/>
      <w:spacing w:before="120" w:after="120"/>
      <w:contextualSpacing/>
      <w:jc w:val="left"/>
    </w:pPr>
    <w:rPr>
      <w:rFonts w:asciiTheme="minorHAnsi" w:hAnsiTheme="minorHAnsi"/>
      <w:szCs w:val="22"/>
    </w:rPr>
  </w:style>
  <w:style w:type="character" w:customStyle="1" w:styleId="ECSGH4Char">
    <w:name w:val="ECSG H 4 Char"/>
    <w:basedOn w:val="ECSGH3Char"/>
    <w:link w:val="ECSGH4"/>
    <w:rsid w:val="008837F9"/>
    <w:rPr>
      <w:rFonts w:asciiTheme="minorHAnsi" w:hAnsiTheme="minorHAnsi"/>
      <w:b/>
      <w:i/>
      <w:smallCaps/>
      <w:color w:val="E55934"/>
      <w:sz w:val="24"/>
      <w:szCs w:val="22"/>
      <w:lang w:eastAsia="en-US"/>
    </w:rPr>
  </w:style>
  <w:style w:type="paragraph" w:customStyle="1" w:styleId="ECSGH5">
    <w:name w:val="ECSG H 5"/>
    <w:basedOn w:val="ECSGH4"/>
    <w:link w:val="ECSGH5Char"/>
    <w:qFormat/>
    <w:rsid w:val="008837F9"/>
    <w:pPr>
      <w:numPr>
        <w:ilvl w:val="4"/>
      </w:numPr>
    </w:pPr>
    <w:rPr>
      <w:color w:val="914D76"/>
    </w:rPr>
  </w:style>
  <w:style w:type="character" w:customStyle="1" w:styleId="ECSGNormalChar">
    <w:name w:val="ECSG Normal Char"/>
    <w:basedOn w:val="DefaultParagraphFont"/>
    <w:link w:val="ECSGNormal"/>
    <w:rsid w:val="008837F9"/>
    <w:rPr>
      <w:rFonts w:asciiTheme="minorHAnsi" w:hAnsiTheme="minorHAnsi"/>
      <w:color w:val="0B0035"/>
      <w:sz w:val="22"/>
      <w:szCs w:val="22"/>
      <w:lang w:eastAsia="en-US"/>
    </w:rPr>
  </w:style>
  <w:style w:type="paragraph" w:customStyle="1" w:styleId="ECSGH6">
    <w:name w:val="ECSG H 6"/>
    <w:basedOn w:val="ECSGH5"/>
    <w:link w:val="ECSGH6Char"/>
    <w:qFormat/>
    <w:rsid w:val="008837F9"/>
    <w:pPr>
      <w:numPr>
        <w:ilvl w:val="5"/>
      </w:numPr>
    </w:pPr>
    <w:rPr>
      <w:color w:val="E55934"/>
    </w:rPr>
  </w:style>
  <w:style w:type="character" w:customStyle="1" w:styleId="ECSGH5Char">
    <w:name w:val="ECSG H 5 Char"/>
    <w:basedOn w:val="ECSGH4Char"/>
    <w:link w:val="ECSGH5"/>
    <w:rsid w:val="008837F9"/>
    <w:rPr>
      <w:rFonts w:asciiTheme="minorHAnsi" w:hAnsiTheme="minorHAnsi"/>
      <w:b/>
      <w:i/>
      <w:smallCaps/>
      <w:color w:val="914D76"/>
      <w:sz w:val="24"/>
      <w:szCs w:val="22"/>
      <w:lang w:eastAsia="en-US"/>
    </w:rPr>
  </w:style>
  <w:style w:type="character" w:customStyle="1" w:styleId="ECSGH6Char">
    <w:name w:val="ECSG H 6 Char"/>
    <w:basedOn w:val="ECSGH5Char"/>
    <w:link w:val="ECSGH6"/>
    <w:rsid w:val="008837F9"/>
    <w:rPr>
      <w:rFonts w:asciiTheme="minorHAnsi" w:hAnsiTheme="minorHAnsi"/>
      <w:b/>
      <w:i/>
      <w:smallCaps/>
      <w:color w:val="E55934"/>
      <w:sz w:val="24"/>
      <w:szCs w:val="22"/>
      <w:lang w:eastAsia="en-US"/>
    </w:rPr>
  </w:style>
  <w:style w:type="paragraph" w:customStyle="1" w:styleId="ECSGDecision">
    <w:name w:val="ECSG Decision"/>
    <w:basedOn w:val="ECSGNormal"/>
    <w:link w:val="ECSGDecisionChar"/>
    <w:qFormat/>
    <w:rsid w:val="008837F9"/>
    <w:pPr>
      <w:pBdr>
        <w:top w:val="single" w:sz="4" w:space="1" w:color="auto"/>
        <w:left w:val="single" w:sz="4" w:space="4" w:color="auto"/>
        <w:bottom w:val="single" w:sz="4" w:space="1" w:color="auto"/>
        <w:right w:val="single" w:sz="4" w:space="4" w:color="auto"/>
      </w:pBdr>
      <w:tabs>
        <w:tab w:val="clear" w:pos="1101"/>
        <w:tab w:val="left" w:pos="2268"/>
      </w:tabs>
      <w:spacing w:before="240" w:after="240"/>
      <w:contextualSpacing w:val="0"/>
    </w:pPr>
    <w:rPr>
      <w:b/>
      <w:i/>
      <w:color w:val="006600"/>
      <w:sz w:val="24"/>
    </w:rPr>
  </w:style>
  <w:style w:type="paragraph" w:customStyle="1" w:styleId="ECSGAction">
    <w:name w:val="ECSG Action"/>
    <w:basedOn w:val="ECSGNormal"/>
    <w:link w:val="ECSGActionChar"/>
    <w:qFormat/>
    <w:rsid w:val="008837F9"/>
    <w:pPr>
      <w:pBdr>
        <w:top w:val="single" w:sz="4" w:space="1" w:color="auto"/>
        <w:left w:val="single" w:sz="4" w:space="4" w:color="auto"/>
        <w:bottom w:val="single" w:sz="4" w:space="1" w:color="auto"/>
        <w:right w:val="single" w:sz="4" w:space="4" w:color="auto"/>
      </w:pBdr>
      <w:tabs>
        <w:tab w:val="clear" w:pos="1101"/>
        <w:tab w:val="left" w:pos="2268"/>
      </w:tabs>
      <w:spacing w:before="240" w:after="240"/>
      <w:contextualSpacing w:val="0"/>
    </w:pPr>
    <w:rPr>
      <w:b/>
      <w:i/>
      <w:color w:val="C00000"/>
      <w:sz w:val="24"/>
    </w:rPr>
  </w:style>
  <w:style w:type="character" w:customStyle="1" w:styleId="ECSGDecisionChar">
    <w:name w:val="ECSG Decision Char"/>
    <w:basedOn w:val="ECSGNormalChar"/>
    <w:link w:val="ECSGDecision"/>
    <w:rsid w:val="008837F9"/>
    <w:rPr>
      <w:rFonts w:asciiTheme="minorHAnsi" w:hAnsiTheme="minorHAnsi"/>
      <w:b/>
      <w:i/>
      <w:color w:val="006600"/>
      <w:sz w:val="24"/>
      <w:szCs w:val="22"/>
      <w:lang w:eastAsia="en-US"/>
    </w:rPr>
  </w:style>
  <w:style w:type="character" w:customStyle="1" w:styleId="ECSGActionChar">
    <w:name w:val="ECSG Action Char"/>
    <w:basedOn w:val="ECSGNormalChar"/>
    <w:link w:val="ECSGAction"/>
    <w:rsid w:val="008837F9"/>
    <w:rPr>
      <w:rFonts w:asciiTheme="minorHAnsi" w:hAnsiTheme="minorHAnsi"/>
      <w:b/>
      <w:i/>
      <w:color w:val="C00000"/>
      <w:sz w:val="24"/>
      <w:szCs w:val="22"/>
      <w:lang w:eastAsia="en-US"/>
    </w:rPr>
  </w:style>
  <w:style w:type="paragraph" w:styleId="FootnoteText">
    <w:name w:val="footnote text"/>
    <w:basedOn w:val="Normal"/>
    <w:link w:val="FootnoteTextChar"/>
    <w:semiHidden/>
    <w:unhideWhenUsed/>
    <w:rsid w:val="00CC5268"/>
    <w:pPr>
      <w:jc w:val="left"/>
    </w:pPr>
    <w:rPr>
      <w:rFonts w:asciiTheme="minorHAnsi" w:eastAsiaTheme="minorHAnsi" w:hAnsiTheme="minorHAnsi" w:cstheme="minorBidi"/>
      <w:color w:val="auto"/>
      <w:sz w:val="20"/>
      <w:szCs w:val="20"/>
      <w:lang w:val="en-US" w:eastAsia="en-US"/>
    </w:rPr>
  </w:style>
  <w:style w:type="character" w:customStyle="1" w:styleId="FootnoteTextChar">
    <w:name w:val="Footnote Text Char"/>
    <w:basedOn w:val="DefaultParagraphFont"/>
    <w:link w:val="FootnoteText"/>
    <w:uiPriority w:val="99"/>
    <w:semiHidden/>
    <w:rsid w:val="00CC5268"/>
    <w:rPr>
      <w:rFonts w:asciiTheme="minorHAnsi" w:eastAsiaTheme="minorHAnsi" w:hAnsiTheme="minorHAnsi" w:cstheme="minorBidi"/>
      <w:color w:val="auto"/>
      <w:sz w:val="20"/>
      <w:szCs w:val="20"/>
      <w:lang w:val="en-US" w:eastAsia="en-US"/>
    </w:rPr>
  </w:style>
  <w:style w:type="character" w:styleId="FootnoteReference">
    <w:name w:val="footnote reference"/>
    <w:basedOn w:val="DefaultParagraphFont"/>
    <w:uiPriority w:val="99"/>
    <w:semiHidden/>
    <w:unhideWhenUsed/>
    <w:rsid w:val="00CC5268"/>
    <w:rPr>
      <w:vertAlign w:val="superscript"/>
    </w:rPr>
  </w:style>
  <w:style w:type="paragraph" w:styleId="Revision">
    <w:name w:val="Revision"/>
    <w:hidden/>
    <w:uiPriority w:val="99"/>
    <w:semiHidden/>
    <w:rsid w:val="00934E1C"/>
  </w:style>
  <w:style w:type="table" w:customStyle="1" w:styleId="Grilledutableau1">
    <w:name w:val="Grille du tableau1"/>
    <w:basedOn w:val="TableNormal"/>
    <w:next w:val="TableGrid"/>
    <w:uiPriority w:val="39"/>
    <w:rsid w:val="00EB040F"/>
    <w:rPr>
      <w:rFonts w:eastAsia="Calibri"/>
      <w:color w:val="auto"/>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50219"/>
    <w:pPr>
      <w:autoSpaceDE w:val="0"/>
      <w:autoSpaceDN w:val="0"/>
      <w:adjustRightInd w:val="0"/>
    </w:pPr>
    <w:rPr>
      <w:rFonts w:ascii="Arial" w:hAnsi="Arial" w:cs="Arial"/>
      <w:color w:val="000000"/>
      <w:sz w:val="24"/>
      <w:szCs w:val="24"/>
      <w:lang w:val="fr-BE"/>
    </w:rPr>
  </w:style>
  <w:style w:type="paragraph" w:styleId="PlainText">
    <w:name w:val="Plain Text"/>
    <w:basedOn w:val="Normal"/>
    <w:link w:val="PlainTextChar"/>
    <w:uiPriority w:val="99"/>
    <w:semiHidden/>
    <w:unhideWhenUsed/>
    <w:rsid w:val="00187D91"/>
    <w:pPr>
      <w:jc w:val="left"/>
    </w:pPr>
    <w:rPr>
      <w:rFonts w:eastAsiaTheme="minorHAnsi" w:cs="Consolas"/>
      <w:color w:val="auto"/>
      <w:szCs w:val="21"/>
      <w:lang w:eastAsia="en-US"/>
    </w:rPr>
  </w:style>
  <w:style w:type="character" w:customStyle="1" w:styleId="PlainTextChar">
    <w:name w:val="Plain Text Char"/>
    <w:basedOn w:val="DefaultParagraphFont"/>
    <w:link w:val="PlainText"/>
    <w:uiPriority w:val="99"/>
    <w:semiHidden/>
    <w:rsid w:val="00187D91"/>
    <w:rPr>
      <w:rFonts w:eastAsiaTheme="minorHAnsi" w:cs="Consolas"/>
      <w:color w:val="auto"/>
      <w:szCs w:val="21"/>
      <w:lang w:eastAsia="en-US"/>
    </w:rPr>
  </w:style>
  <w:style w:type="paragraph" w:styleId="NormalWeb">
    <w:name w:val="Normal (Web)"/>
    <w:basedOn w:val="Normal"/>
    <w:uiPriority w:val="99"/>
    <w:semiHidden/>
    <w:unhideWhenUsed/>
    <w:rsid w:val="00EF3BDF"/>
    <w:pPr>
      <w:spacing w:before="100" w:beforeAutospacing="1" w:after="100" w:afterAutospacing="1"/>
      <w:jc w:val="left"/>
    </w:pPr>
    <w:rPr>
      <w:rFonts w:ascii="Times New Roman" w:hAnsi="Times New Roman"/>
      <w:color w:val="auto"/>
      <w:sz w:val="24"/>
      <w:szCs w:val="24"/>
    </w:rPr>
  </w:style>
  <w:style w:type="table" w:customStyle="1" w:styleId="TableGrid1">
    <w:name w:val="Table Grid1"/>
    <w:basedOn w:val="TableNormal"/>
    <w:next w:val="TableGrid"/>
    <w:uiPriority w:val="39"/>
    <w:rsid w:val="000F553A"/>
    <w:rPr>
      <w:rFonts w:eastAsia="Calibri"/>
      <w:color w:val="auto"/>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C710F4"/>
    <w:rPr>
      <w:color w:val="800080" w:themeColor="followedHyperlink"/>
      <w:u w:val="single"/>
    </w:rPr>
  </w:style>
  <w:style w:type="table" w:customStyle="1" w:styleId="TableGrid2">
    <w:name w:val="Table Grid2"/>
    <w:basedOn w:val="TableNormal"/>
    <w:next w:val="TableGrid"/>
    <w:uiPriority w:val="39"/>
    <w:rsid w:val="00F046F0"/>
    <w:rPr>
      <w:rFonts w:eastAsia="Calibri"/>
      <w:color w:val="auto"/>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DefaultParagraphFont"/>
    <w:uiPriority w:val="99"/>
    <w:semiHidden/>
    <w:unhideWhenUsed/>
    <w:rsid w:val="008E1763"/>
    <w:rPr>
      <w:color w:val="808080"/>
      <w:shd w:val="clear" w:color="auto" w:fill="E6E6E6"/>
    </w:rPr>
  </w:style>
  <w:style w:type="character" w:customStyle="1" w:styleId="Mencinsinresolver2">
    <w:name w:val="Mención sin resolver2"/>
    <w:basedOn w:val="DefaultParagraphFont"/>
    <w:uiPriority w:val="99"/>
    <w:semiHidden/>
    <w:unhideWhenUsed/>
    <w:rsid w:val="00242F84"/>
    <w:rPr>
      <w:color w:val="605E5C"/>
      <w:shd w:val="clear" w:color="auto" w:fill="E1DFDD"/>
    </w:rPr>
  </w:style>
  <w:style w:type="paragraph" w:customStyle="1" w:styleId="CSTitle">
    <w:name w:val="CS_Title"/>
    <w:basedOn w:val="Title"/>
    <w:rsid w:val="00CE3931"/>
    <w:pPr>
      <w:spacing w:before="0" w:after="0"/>
      <w:ind w:left="560"/>
      <w:jc w:val="left"/>
      <w:outlineLvl w:val="9"/>
    </w:pPr>
    <w:rPr>
      <w:rFonts w:ascii="Arial" w:hAnsi="Arial" w:cs="Times New Roman"/>
      <w:bCs w:val="0"/>
      <w:color w:val="auto"/>
      <w:kern w:val="0"/>
      <w:sz w:val="36"/>
      <w:szCs w:val="20"/>
      <w:lang w:val="en-IE" w:eastAsia="en-US"/>
    </w:rPr>
  </w:style>
  <w:style w:type="character" w:styleId="PlaceholderText">
    <w:name w:val="Placeholder Text"/>
    <w:basedOn w:val="DefaultParagraphFont"/>
    <w:uiPriority w:val="99"/>
    <w:semiHidden/>
    <w:rsid w:val="00CE3931"/>
    <w:rPr>
      <w:color w:val="808080"/>
    </w:rPr>
  </w:style>
  <w:style w:type="paragraph" w:customStyle="1" w:styleId="FeedbackForm">
    <w:name w:val="Feedback Form"/>
    <w:basedOn w:val="Normal"/>
    <w:qFormat/>
    <w:rsid w:val="00EB5640"/>
    <w:pPr>
      <w:spacing w:after="120"/>
    </w:pPr>
    <w:rPr>
      <w:rFonts w:ascii="Arial" w:hAnsi="Arial" w:cs="Arial"/>
    </w:rPr>
  </w:style>
  <w:style w:type="character" w:customStyle="1" w:styleId="ChooseSector">
    <w:name w:val="Choose Sector"/>
    <w:basedOn w:val="DefaultParagraphFont"/>
    <w:uiPriority w:val="1"/>
    <w:rsid w:val="00A660EE"/>
    <w:rPr>
      <w:rFonts w:ascii="Arial" w:hAnsi="Arial"/>
      <w:sz w:val="22"/>
    </w:rPr>
  </w:style>
  <w:style w:type="character" w:customStyle="1" w:styleId="Publication">
    <w:name w:val="Publication"/>
    <w:basedOn w:val="DefaultParagraphFont"/>
    <w:uiPriority w:val="1"/>
    <w:rsid w:val="00A660EE"/>
    <w:rPr>
      <w:rFonts w:ascii="Arial" w:hAnsi="Arial"/>
      <w:sz w:val="20"/>
    </w:rPr>
  </w:style>
  <w:style w:type="paragraph" w:customStyle="1" w:styleId="font8">
    <w:name w:val="font_8"/>
    <w:basedOn w:val="Normal"/>
    <w:rsid w:val="00601A1C"/>
    <w:pPr>
      <w:spacing w:before="100" w:beforeAutospacing="1" w:after="100" w:afterAutospacing="1"/>
      <w:jc w:val="left"/>
    </w:pPr>
    <w:rPr>
      <w:rFonts w:ascii="Times New Roman" w:hAnsi="Times New Roman"/>
      <w:color w:val="auto"/>
      <w:sz w:val="24"/>
      <w:szCs w:val="24"/>
    </w:rPr>
  </w:style>
  <w:style w:type="character" w:customStyle="1" w:styleId="wixguard">
    <w:name w:val="wixguard"/>
    <w:basedOn w:val="DefaultParagraphFont"/>
    <w:rsid w:val="00601A1C"/>
  </w:style>
  <w:style w:type="character" w:customStyle="1" w:styleId="TitleChar">
    <w:name w:val="Title Char"/>
    <w:basedOn w:val="DefaultParagraphFont"/>
    <w:link w:val="Title"/>
    <w:rsid w:val="00B70D4C"/>
    <w:rPr>
      <w:rFonts w:cs="Arial"/>
      <w:b/>
      <w:bCs/>
      <w:kern w:val="28"/>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994">
      <w:bodyDiv w:val="1"/>
      <w:marLeft w:val="0"/>
      <w:marRight w:val="0"/>
      <w:marTop w:val="0"/>
      <w:marBottom w:val="0"/>
      <w:divBdr>
        <w:top w:val="none" w:sz="0" w:space="0" w:color="auto"/>
        <w:left w:val="none" w:sz="0" w:space="0" w:color="auto"/>
        <w:bottom w:val="none" w:sz="0" w:space="0" w:color="auto"/>
        <w:right w:val="none" w:sz="0" w:space="0" w:color="auto"/>
      </w:divBdr>
      <w:divsChild>
        <w:div w:id="345524934">
          <w:marLeft w:val="2246"/>
          <w:marRight w:val="0"/>
          <w:marTop w:val="480"/>
          <w:marBottom w:val="480"/>
          <w:divBdr>
            <w:top w:val="none" w:sz="0" w:space="0" w:color="auto"/>
            <w:left w:val="none" w:sz="0" w:space="0" w:color="auto"/>
            <w:bottom w:val="none" w:sz="0" w:space="0" w:color="auto"/>
            <w:right w:val="none" w:sz="0" w:space="0" w:color="auto"/>
          </w:divBdr>
        </w:div>
        <w:div w:id="1921406455">
          <w:marLeft w:val="2246"/>
          <w:marRight w:val="0"/>
          <w:marTop w:val="480"/>
          <w:marBottom w:val="480"/>
          <w:divBdr>
            <w:top w:val="none" w:sz="0" w:space="0" w:color="auto"/>
            <w:left w:val="none" w:sz="0" w:space="0" w:color="auto"/>
            <w:bottom w:val="none" w:sz="0" w:space="0" w:color="auto"/>
            <w:right w:val="none" w:sz="0" w:space="0" w:color="auto"/>
          </w:divBdr>
        </w:div>
      </w:divsChild>
    </w:div>
    <w:div w:id="127671458">
      <w:bodyDiv w:val="1"/>
      <w:marLeft w:val="0"/>
      <w:marRight w:val="0"/>
      <w:marTop w:val="0"/>
      <w:marBottom w:val="0"/>
      <w:divBdr>
        <w:top w:val="none" w:sz="0" w:space="0" w:color="auto"/>
        <w:left w:val="none" w:sz="0" w:space="0" w:color="auto"/>
        <w:bottom w:val="none" w:sz="0" w:space="0" w:color="auto"/>
        <w:right w:val="none" w:sz="0" w:space="0" w:color="auto"/>
      </w:divBdr>
    </w:div>
    <w:div w:id="144399743">
      <w:bodyDiv w:val="1"/>
      <w:marLeft w:val="0"/>
      <w:marRight w:val="0"/>
      <w:marTop w:val="0"/>
      <w:marBottom w:val="0"/>
      <w:divBdr>
        <w:top w:val="none" w:sz="0" w:space="0" w:color="auto"/>
        <w:left w:val="none" w:sz="0" w:space="0" w:color="auto"/>
        <w:bottom w:val="none" w:sz="0" w:space="0" w:color="auto"/>
        <w:right w:val="none" w:sz="0" w:space="0" w:color="auto"/>
      </w:divBdr>
    </w:div>
    <w:div w:id="154149309">
      <w:bodyDiv w:val="1"/>
      <w:marLeft w:val="0"/>
      <w:marRight w:val="0"/>
      <w:marTop w:val="0"/>
      <w:marBottom w:val="0"/>
      <w:divBdr>
        <w:top w:val="none" w:sz="0" w:space="0" w:color="auto"/>
        <w:left w:val="none" w:sz="0" w:space="0" w:color="auto"/>
        <w:bottom w:val="none" w:sz="0" w:space="0" w:color="auto"/>
        <w:right w:val="none" w:sz="0" w:space="0" w:color="auto"/>
      </w:divBdr>
    </w:div>
    <w:div w:id="180970903">
      <w:bodyDiv w:val="1"/>
      <w:marLeft w:val="0"/>
      <w:marRight w:val="0"/>
      <w:marTop w:val="0"/>
      <w:marBottom w:val="0"/>
      <w:divBdr>
        <w:top w:val="none" w:sz="0" w:space="0" w:color="auto"/>
        <w:left w:val="none" w:sz="0" w:space="0" w:color="auto"/>
        <w:bottom w:val="none" w:sz="0" w:space="0" w:color="auto"/>
        <w:right w:val="none" w:sz="0" w:space="0" w:color="auto"/>
      </w:divBdr>
      <w:divsChild>
        <w:div w:id="626156076">
          <w:marLeft w:val="562"/>
          <w:marRight w:val="0"/>
          <w:marTop w:val="86"/>
          <w:marBottom w:val="0"/>
          <w:divBdr>
            <w:top w:val="none" w:sz="0" w:space="0" w:color="auto"/>
            <w:left w:val="none" w:sz="0" w:space="0" w:color="auto"/>
            <w:bottom w:val="none" w:sz="0" w:space="0" w:color="auto"/>
            <w:right w:val="none" w:sz="0" w:space="0" w:color="auto"/>
          </w:divBdr>
        </w:div>
        <w:div w:id="1736852165">
          <w:marLeft w:val="562"/>
          <w:marRight w:val="0"/>
          <w:marTop w:val="86"/>
          <w:marBottom w:val="0"/>
          <w:divBdr>
            <w:top w:val="none" w:sz="0" w:space="0" w:color="auto"/>
            <w:left w:val="none" w:sz="0" w:space="0" w:color="auto"/>
            <w:bottom w:val="none" w:sz="0" w:space="0" w:color="auto"/>
            <w:right w:val="none" w:sz="0" w:space="0" w:color="auto"/>
          </w:divBdr>
        </w:div>
      </w:divsChild>
    </w:div>
    <w:div w:id="313413765">
      <w:bodyDiv w:val="1"/>
      <w:marLeft w:val="0"/>
      <w:marRight w:val="0"/>
      <w:marTop w:val="0"/>
      <w:marBottom w:val="0"/>
      <w:divBdr>
        <w:top w:val="none" w:sz="0" w:space="0" w:color="auto"/>
        <w:left w:val="none" w:sz="0" w:space="0" w:color="auto"/>
        <w:bottom w:val="none" w:sz="0" w:space="0" w:color="auto"/>
        <w:right w:val="none" w:sz="0" w:space="0" w:color="auto"/>
      </w:divBdr>
    </w:div>
    <w:div w:id="317416900">
      <w:bodyDiv w:val="1"/>
      <w:marLeft w:val="0"/>
      <w:marRight w:val="0"/>
      <w:marTop w:val="0"/>
      <w:marBottom w:val="0"/>
      <w:divBdr>
        <w:top w:val="none" w:sz="0" w:space="0" w:color="auto"/>
        <w:left w:val="none" w:sz="0" w:space="0" w:color="auto"/>
        <w:bottom w:val="none" w:sz="0" w:space="0" w:color="auto"/>
        <w:right w:val="none" w:sz="0" w:space="0" w:color="auto"/>
      </w:divBdr>
      <w:divsChild>
        <w:div w:id="534119190">
          <w:marLeft w:val="1800"/>
          <w:marRight w:val="0"/>
          <w:marTop w:val="100"/>
          <w:marBottom w:val="0"/>
          <w:divBdr>
            <w:top w:val="none" w:sz="0" w:space="0" w:color="auto"/>
            <w:left w:val="none" w:sz="0" w:space="0" w:color="auto"/>
            <w:bottom w:val="none" w:sz="0" w:space="0" w:color="auto"/>
            <w:right w:val="none" w:sz="0" w:space="0" w:color="auto"/>
          </w:divBdr>
        </w:div>
        <w:div w:id="1241135400">
          <w:marLeft w:val="1800"/>
          <w:marRight w:val="0"/>
          <w:marTop w:val="100"/>
          <w:marBottom w:val="0"/>
          <w:divBdr>
            <w:top w:val="none" w:sz="0" w:space="0" w:color="auto"/>
            <w:left w:val="none" w:sz="0" w:space="0" w:color="auto"/>
            <w:bottom w:val="none" w:sz="0" w:space="0" w:color="auto"/>
            <w:right w:val="none" w:sz="0" w:space="0" w:color="auto"/>
          </w:divBdr>
        </w:div>
        <w:div w:id="1621183127">
          <w:marLeft w:val="1080"/>
          <w:marRight w:val="0"/>
          <w:marTop w:val="100"/>
          <w:marBottom w:val="0"/>
          <w:divBdr>
            <w:top w:val="none" w:sz="0" w:space="0" w:color="auto"/>
            <w:left w:val="none" w:sz="0" w:space="0" w:color="auto"/>
            <w:bottom w:val="none" w:sz="0" w:space="0" w:color="auto"/>
            <w:right w:val="none" w:sz="0" w:space="0" w:color="auto"/>
          </w:divBdr>
        </w:div>
        <w:div w:id="1621955520">
          <w:marLeft w:val="1080"/>
          <w:marRight w:val="0"/>
          <w:marTop w:val="100"/>
          <w:marBottom w:val="0"/>
          <w:divBdr>
            <w:top w:val="none" w:sz="0" w:space="0" w:color="auto"/>
            <w:left w:val="none" w:sz="0" w:space="0" w:color="auto"/>
            <w:bottom w:val="none" w:sz="0" w:space="0" w:color="auto"/>
            <w:right w:val="none" w:sz="0" w:space="0" w:color="auto"/>
          </w:divBdr>
        </w:div>
        <w:div w:id="1639844264">
          <w:marLeft w:val="360"/>
          <w:marRight w:val="0"/>
          <w:marTop w:val="200"/>
          <w:marBottom w:val="0"/>
          <w:divBdr>
            <w:top w:val="none" w:sz="0" w:space="0" w:color="auto"/>
            <w:left w:val="none" w:sz="0" w:space="0" w:color="auto"/>
            <w:bottom w:val="none" w:sz="0" w:space="0" w:color="auto"/>
            <w:right w:val="none" w:sz="0" w:space="0" w:color="auto"/>
          </w:divBdr>
        </w:div>
        <w:div w:id="1820491341">
          <w:marLeft w:val="1080"/>
          <w:marRight w:val="0"/>
          <w:marTop w:val="100"/>
          <w:marBottom w:val="0"/>
          <w:divBdr>
            <w:top w:val="none" w:sz="0" w:space="0" w:color="auto"/>
            <w:left w:val="none" w:sz="0" w:space="0" w:color="auto"/>
            <w:bottom w:val="none" w:sz="0" w:space="0" w:color="auto"/>
            <w:right w:val="none" w:sz="0" w:space="0" w:color="auto"/>
          </w:divBdr>
        </w:div>
      </w:divsChild>
    </w:div>
    <w:div w:id="339507685">
      <w:bodyDiv w:val="1"/>
      <w:marLeft w:val="0"/>
      <w:marRight w:val="0"/>
      <w:marTop w:val="0"/>
      <w:marBottom w:val="0"/>
      <w:divBdr>
        <w:top w:val="none" w:sz="0" w:space="0" w:color="auto"/>
        <w:left w:val="none" w:sz="0" w:space="0" w:color="auto"/>
        <w:bottom w:val="none" w:sz="0" w:space="0" w:color="auto"/>
        <w:right w:val="none" w:sz="0" w:space="0" w:color="auto"/>
      </w:divBdr>
      <w:divsChild>
        <w:div w:id="1443189986">
          <w:marLeft w:val="1080"/>
          <w:marRight w:val="0"/>
          <w:marTop w:val="200"/>
          <w:marBottom w:val="0"/>
          <w:divBdr>
            <w:top w:val="none" w:sz="0" w:space="0" w:color="auto"/>
            <w:left w:val="none" w:sz="0" w:space="0" w:color="auto"/>
            <w:bottom w:val="none" w:sz="0" w:space="0" w:color="auto"/>
            <w:right w:val="none" w:sz="0" w:space="0" w:color="auto"/>
          </w:divBdr>
        </w:div>
      </w:divsChild>
    </w:div>
    <w:div w:id="374357531">
      <w:bodyDiv w:val="1"/>
      <w:marLeft w:val="0"/>
      <w:marRight w:val="0"/>
      <w:marTop w:val="0"/>
      <w:marBottom w:val="0"/>
      <w:divBdr>
        <w:top w:val="none" w:sz="0" w:space="0" w:color="auto"/>
        <w:left w:val="none" w:sz="0" w:space="0" w:color="auto"/>
        <w:bottom w:val="none" w:sz="0" w:space="0" w:color="auto"/>
        <w:right w:val="none" w:sz="0" w:space="0" w:color="auto"/>
      </w:divBdr>
      <w:divsChild>
        <w:div w:id="575239006">
          <w:marLeft w:val="907"/>
          <w:marRight w:val="0"/>
          <w:marTop w:val="0"/>
          <w:marBottom w:val="0"/>
          <w:divBdr>
            <w:top w:val="none" w:sz="0" w:space="0" w:color="auto"/>
            <w:left w:val="none" w:sz="0" w:space="0" w:color="auto"/>
            <w:bottom w:val="none" w:sz="0" w:space="0" w:color="auto"/>
            <w:right w:val="none" w:sz="0" w:space="0" w:color="auto"/>
          </w:divBdr>
        </w:div>
        <w:div w:id="657733052">
          <w:marLeft w:val="907"/>
          <w:marRight w:val="0"/>
          <w:marTop w:val="0"/>
          <w:marBottom w:val="0"/>
          <w:divBdr>
            <w:top w:val="none" w:sz="0" w:space="0" w:color="auto"/>
            <w:left w:val="none" w:sz="0" w:space="0" w:color="auto"/>
            <w:bottom w:val="none" w:sz="0" w:space="0" w:color="auto"/>
            <w:right w:val="none" w:sz="0" w:space="0" w:color="auto"/>
          </w:divBdr>
        </w:div>
        <w:div w:id="1188055673">
          <w:marLeft w:val="907"/>
          <w:marRight w:val="0"/>
          <w:marTop w:val="0"/>
          <w:marBottom w:val="0"/>
          <w:divBdr>
            <w:top w:val="none" w:sz="0" w:space="0" w:color="auto"/>
            <w:left w:val="none" w:sz="0" w:space="0" w:color="auto"/>
            <w:bottom w:val="none" w:sz="0" w:space="0" w:color="auto"/>
            <w:right w:val="none" w:sz="0" w:space="0" w:color="auto"/>
          </w:divBdr>
        </w:div>
        <w:div w:id="1824732010">
          <w:marLeft w:val="907"/>
          <w:marRight w:val="0"/>
          <w:marTop w:val="0"/>
          <w:marBottom w:val="0"/>
          <w:divBdr>
            <w:top w:val="none" w:sz="0" w:space="0" w:color="auto"/>
            <w:left w:val="none" w:sz="0" w:space="0" w:color="auto"/>
            <w:bottom w:val="none" w:sz="0" w:space="0" w:color="auto"/>
            <w:right w:val="none" w:sz="0" w:space="0" w:color="auto"/>
          </w:divBdr>
        </w:div>
        <w:div w:id="2144030779">
          <w:marLeft w:val="907"/>
          <w:marRight w:val="0"/>
          <w:marTop w:val="0"/>
          <w:marBottom w:val="0"/>
          <w:divBdr>
            <w:top w:val="none" w:sz="0" w:space="0" w:color="auto"/>
            <w:left w:val="none" w:sz="0" w:space="0" w:color="auto"/>
            <w:bottom w:val="none" w:sz="0" w:space="0" w:color="auto"/>
            <w:right w:val="none" w:sz="0" w:space="0" w:color="auto"/>
          </w:divBdr>
        </w:div>
      </w:divsChild>
    </w:div>
    <w:div w:id="397049110">
      <w:bodyDiv w:val="1"/>
      <w:marLeft w:val="0"/>
      <w:marRight w:val="0"/>
      <w:marTop w:val="0"/>
      <w:marBottom w:val="0"/>
      <w:divBdr>
        <w:top w:val="none" w:sz="0" w:space="0" w:color="auto"/>
        <w:left w:val="none" w:sz="0" w:space="0" w:color="auto"/>
        <w:bottom w:val="none" w:sz="0" w:space="0" w:color="auto"/>
        <w:right w:val="none" w:sz="0" w:space="0" w:color="auto"/>
      </w:divBdr>
    </w:div>
    <w:div w:id="428813852">
      <w:bodyDiv w:val="1"/>
      <w:marLeft w:val="0"/>
      <w:marRight w:val="0"/>
      <w:marTop w:val="0"/>
      <w:marBottom w:val="0"/>
      <w:divBdr>
        <w:top w:val="none" w:sz="0" w:space="0" w:color="auto"/>
        <w:left w:val="none" w:sz="0" w:space="0" w:color="auto"/>
        <w:bottom w:val="none" w:sz="0" w:space="0" w:color="auto"/>
        <w:right w:val="none" w:sz="0" w:space="0" w:color="auto"/>
      </w:divBdr>
      <w:divsChild>
        <w:div w:id="289409060">
          <w:marLeft w:val="0"/>
          <w:marRight w:val="0"/>
          <w:marTop w:val="0"/>
          <w:marBottom w:val="0"/>
          <w:divBdr>
            <w:top w:val="none" w:sz="0" w:space="0" w:color="auto"/>
            <w:left w:val="none" w:sz="0" w:space="0" w:color="auto"/>
            <w:bottom w:val="none" w:sz="0" w:space="0" w:color="auto"/>
            <w:right w:val="none" w:sz="0" w:space="0" w:color="auto"/>
          </w:divBdr>
          <w:divsChild>
            <w:div w:id="913394277">
              <w:marLeft w:val="0"/>
              <w:marRight w:val="0"/>
              <w:marTop w:val="0"/>
              <w:marBottom w:val="0"/>
              <w:divBdr>
                <w:top w:val="none" w:sz="0" w:space="0" w:color="auto"/>
                <w:left w:val="none" w:sz="0" w:space="0" w:color="auto"/>
                <w:bottom w:val="none" w:sz="0" w:space="0" w:color="auto"/>
                <w:right w:val="none" w:sz="0" w:space="0" w:color="auto"/>
              </w:divBdr>
              <w:divsChild>
                <w:div w:id="27069055">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 w:id="457114788">
          <w:marLeft w:val="0"/>
          <w:marRight w:val="0"/>
          <w:marTop w:val="0"/>
          <w:marBottom w:val="0"/>
          <w:divBdr>
            <w:top w:val="none" w:sz="0" w:space="0" w:color="auto"/>
            <w:left w:val="none" w:sz="0" w:space="0" w:color="auto"/>
            <w:bottom w:val="none" w:sz="0" w:space="0" w:color="auto"/>
            <w:right w:val="none" w:sz="0" w:space="0" w:color="auto"/>
          </w:divBdr>
          <w:divsChild>
            <w:div w:id="422186399">
              <w:marLeft w:val="0"/>
              <w:marRight w:val="0"/>
              <w:marTop w:val="0"/>
              <w:marBottom w:val="0"/>
              <w:divBdr>
                <w:top w:val="none" w:sz="0" w:space="0" w:color="auto"/>
                <w:left w:val="none" w:sz="0" w:space="0" w:color="auto"/>
                <w:bottom w:val="none" w:sz="0" w:space="0" w:color="auto"/>
                <w:right w:val="none" w:sz="0" w:space="0" w:color="auto"/>
              </w:divBdr>
              <w:divsChild>
                <w:div w:id="1324234486">
                  <w:marLeft w:val="1500"/>
                  <w:marRight w:val="0"/>
                  <w:marTop w:val="0"/>
                  <w:marBottom w:val="300"/>
                  <w:divBdr>
                    <w:top w:val="none" w:sz="0" w:space="0" w:color="auto"/>
                    <w:left w:val="none" w:sz="0" w:space="0" w:color="auto"/>
                    <w:bottom w:val="none" w:sz="0" w:space="0" w:color="auto"/>
                    <w:right w:val="none" w:sz="0" w:space="0" w:color="auto"/>
                  </w:divBdr>
                </w:div>
                <w:div w:id="1782917984">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29477">
      <w:bodyDiv w:val="1"/>
      <w:marLeft w:val="0"/>
      <w:marRight w:val="0"/>
      <w:marTop w:val="0"/>
      <w:marBottom w:val="0"/>
      <w:divBdr>
        <w:top w:val="none" w:sz="0" w:space="0" w:color="auto"/>
        <w:left w:val="none" w:sz="0" w:space="0" w:color="auto"/>
        <w:bottom w:val="none" w:sz="0" w:space="0" w:color="auto"/>
        <w:right w:val="none" w:sz="0" w:space="0" w:color="auto"/>
      </w:divBdr>
    </w:div>
    <w:div w:id="476847308">
      <w:bodyDiv w:val="1"/>
      <w:marLeft w:val="0"/>
      <w:marRight w:val="0"/>
      <w:marTop w:val="0"/>
      <w:marBottom w:val="0"/>
      <w:divBdr>
        <w:top w:val="none" w:sz="0" w:space="0" w:color="auto"/>
        <w:left w:val="none" w:sz="0" w:space="0" w:color="auto"/>
        <w:bottom w:val="none" w:sz="0" w:space="0" w:color="auto"/>
        <w:right w:val="none" w:sz="0" w:space="0" w:color="auto"/>
      </w:divBdr>
    </w:div>
    <w:div w:id="483082230">
      <w:bodyDiv w:val="1"/>
      <w:marLeft w:val="0"/>
      <w:marRight w:val="0"/>
      <w:marTop w:val="0"/>
      <w:marBottom w:val="0"/>
      <w:divBdr>
        <w:top w:val="none" w:sz="0" w:space="0" w:color="auto"/>
        <w:left w:val="none" w:sz="0" w:space="0" w:color="auto"/>
        <w:bottom w:val="none" w:sz="0" w:space="0" w:color="auto"/>
        <w:right w:val="none" w:sz="0" w:space="0" w:color="auto"/>
      </w:divBdr>
      <w:divsChild>
        <w:div w:id="512647434">
          <w:marLeft w:val="1138"/>
          <w:marRight w:val="0"/>
          <w:marTop w:val="480"/>
          <w:marBottom w:val="480"/>
          <w:divBdr>
            <w:top w:val="none" w:sz="0" w:space="0" w:color="auto"/>
            <w:left w:val="none" w:sz="0" w:space="0" w:color="auto"/>
            <w:bottom w:val="none" w:sz="0" w:space="0" w:color="auto"/>
            <w:right w:val="none" w:sz="0" w:space="0" w:color="auto"/>
          </w:divBdr>
        </w:div>
        <w:div w:id="537939760">
          <w:marLeft w:val="1138"/>
          <w:marRight w:val="0"/>
          <w:marTop w:val="480"/>
          <w:marBottom w:val="480"/>
          <w:divBdr>
            <w:top w:val="none" w:sz="0" w:space="0" w:color="auto"/>
            <w:left w:val="none" w:sz="0" w:space="0" w:color="auto"/>
            <w:bottom w:val="none" w:sz="0" w:space="0" w:color="auto"/>
            <w:right w:val="none" w:sz="0" w:space="0" w:color="auto"/>
          </w:divBdr>
        </w:div>
        <w:div w:id="631134188">
          <w:marLeft w:val="1138"/>
          <w:marRight w:val="0"/>
          <w:marTop w:val="480"/>
          <w:marBottom w:val="480"/>
          <w:divBdr>
            <w:top w:val="none" w:sz="0" w:space="0" w:color="auto"/>
            <w:left w:val="none" w:sz="0" w:space="0" w:color="auto"/>
            <w:bottom w:val="none" w:sz="0" w:space="0" w:color="auto"/>
            <w:right w:val="none" w:sz="0" w:space="0" w:color="auto"/>
          </w:divBdr>
        </w:div>
        <w:div w:id="1419984184">
          <w:marLeft w:val="1138"/>
          <w:marRight w:val="0"/>
          <w:marTop w:val="480"/>
          <w:marBottom w:val="480"/>
          <w:divBdr>
            <w:top w:val="none" w:sz="0" w:space="0" w:color="auto"/>
            <w:left w:val="none" w:sz="0" w:space="0" w:color="auto"/>
            <w:bottom w:val="none" w:sz="0" w:space="0" w:color="auto"/>
            <w:right w:val="none" w:sz="0" w:space="0" w:color="auto"/>
          </w:divBdr>
        </w:div>
      </w:divsChild>
    </w:div>
    <w:div w:id="506794850">
      <w:bodyDiv w:val="1"/>
      <w:marLeft w:val="0"/>
      <w:marRight w:val="0"/>
      <w:marTop w:val="0"/>
      <w:marBottom w:val="0"/>
      <w:divBdr>
        <w:top w:val="none" w:sz="0" w:space="0" w:color="auto"/>
        <w:left w:val="none" w:sz="0" w:space="0" w:color="auto"/>
        <w:bottom w:val="none" w:sz="0" w:space="0" w:color="auto"/>
        <w:right w:val="none" w:sz="0" w:space="0" w:color="auto"/>
      </w:divBdr>
      <w:divsChild>
        <w:div w:id="250241181">
          <w:marLeft w:val="2246"/>
          <w:marRight w:val="0"/>
          <w:marTop w:val="100"/>
          <w:marBottom w:val="0"/>
          <w:divBdr>
            <w:top w:val="none" w:sz="0" w:space="0" w:color="auto"/>
            <w:left w:val="none" w:sz="0" w:space="0" w:color="auto"/>
            <w:bottom w:val="none" w:sz="0" w:space="0" w:color="auto"/>
            <w:right w:val="none" w:sz="0" w:space="0" w:color="auto"/>
          </w:divBdr>
        </w:div>
        <w:div w:id="836386664">
          <w:marLeft w:val="2246"/>
          <w:marRight w:val="0"/>
          <w:marTop w:val="100"/>
          <w:marBottom w:val="0"/>
          <w:divBdr>
            <w:top w:val="none" w:sz="0" w:space="0" w:color="auto"/>
            <w:left w:val="none" w:sz="0" w:space="0" w:color="auto"/>
            <w:bottom w:val="none" w:sz="0" w:space="0" w:color="auto"/>
            <w:right w:val="none" w:sz="0" w:space="0" w:color="auto"/>
          </w:divBdr>
        </w:div>
      </w:divsChild>
    </w:div>
    <w:div w:id="533540110">
      <w:bodyDiv w:val="1"/>
      <w:marLeft w:val="0"/>
      <w:marRight w:val="0"/>
      <w:marTop w:val="0"/>
      <w:marBottom w:val="0"/>
      <w:divBdr>
        <w:top w:val="none" w:sz="0" w:space="0" w:color="auto"/>
        <w:left w:val="none" w:sz="0" w:space="0" w:color="auto"/>
        <w:bottom w:val="none" w:sz="0" w:space="0" w:color="auto"/>
        <w:right w:val="none" w:sz="0" w:space="0" w:color="auto"/>
      </w:divBdr>
    </w:div>
    <w:div w:id="542013613">
      <w:bodyDiv w:val="1"/>
      <w:marLeft w:val="0"/>
      <w:marRight w:val="0"/>
      <w:marTop w:val="0"/>
      <w:marBottom w:val="0"/>
      <w:divBdr>
        <w:top w:val="none" w:sz="0" w:space="0" w:color="auto"/>
        <w:left w:val="none" w:sz="0" w:space="0" w:color="auto"/>
        <w:bottom w:val="none" w:sz="0" w:space="0" w:color="auto"/>
        <w:right w:val="none" w:sz="0" w:space="0" w:color="auto"/>
      </w:divBdr>
    </w:div>
    <w:div w:id="564999210">
      <w:bodyDiv w:val="1"/>
      <w:marLeft w:val="0"/>
      <w:marRight w:val="0"/>
      <w:marTop w:val="0"/>
      <w:marBottom w:val="0"/>
      <w:divBdr>
        <w:top w:val="none" w:sz="0" w:space="0" w:color="auto"/>
        <w:left w:val="none" w:sz="0" w:space="0" w:color="auto"/>
        <w:bottom w:val="none" w:sz="0" w:space="0" w:color="auto"/>
        <w:right w:val="none" w:sz="0" w:space="0" w:color="auto"/>
      </w:divBdr>
      <w:divsChild>
        <w:div w:id="19475599">
          <w:marLeft w:val="806"/>
          <w:marRight w:val="0"/>
          <w:marTop w:val="200"/>
          <w:marBottom w:val="0"/>
          <w:divBdr>
            <w:top w:val="none" w:sz="0" w:space="0" w:color="auto"/>
            <w:left w:val="none" w:sz="0" w:space="0" w:color="auto"/>
            <w:bottom w:val="none" w:sz="0" w:space="0" w:color="auto"/>
            <w:right w:val="none" w:sz="0" w:space="0" w:color="auto"/>
          </w:divBdr>
        </w:div>
        <w:div w:id="353967069">
          <w:marLeft w:val="806"/>
          <w:marRight w:val="0"/>
          <w:marTop w:val="200"/>
          <w:marBottom w:val="0"/>
          <w:divBdr>
            <w:top w:val="none" w:sz="0" w:space="0" w:color="auto"/>
            <w:left w:val="none" w:sz="0" w:space="0" w:color="auto"/>
            <w:bottom w:val="none" w:sz="0" w:space="0" w:color="auto"/>
            <w:right w:val="none" w:sz="0" w:space="0" w:color="auto"/>
          </w:divBdr>
        </w:div>
        <w:div w:id="1160463714">
          <w:marLeft w:val="1296"/>
          <w:marRight w:val="0"/>
          <w:marTop w:val="100"/>
          <w:marBottom w:val="0"/>
          <w:divBdr>
            <w:top w:val="none" w:sz="0" w:space="0" w:color="auto"/>
            <w:left w:val="none" w:sz="0" w:space="0" w:color="auto"/>
            <w:bottom w:val="none" w:sz="0" w:space="0" w:color="auto"/>
            <w:right w:val="none" w:sz="0" w:space="0" w:color="auto"/>
          </w:divBdr>
        </w:div>
        <w:div w:id="1775976686">
          <w:marLeft w:val="1296"/>
          <w:marRight w:val="0"/>
          <w:marTop w:val="100"/>
          <w:marBottom w:val="0"/>
          <w:divBdr>
            <w:top w:val="none" w:sz="0" w:space="0" w:color="auto"/>
            <w:left w:val="none" w:sz="0" w:space="0" w:color="auto"/>
            <w:bottom w:val="none" w:sz="0" w:space="0" w:color="auto"/>
            <w:right w:val="none" w:sz="0" w:space="0" w:color="auto"/>
          </w:divBdr>
        </w:div>
        <w:div w:id="1867592885">
          <w:marLeft w:val="806"/>
          <w:marRight w:val="0"/>
          <w:marTop w:val="200"/>
          <w:marBottom w:val="0"/>
          <w:divBdr>
            <w:top w:val="none" w:sz="0" w:space="0" w:color="auto"/>
            <w:left w:val="none" w:sz="0" w:space="0" w:color="auto"/>
            <w:bottom w:val="none" w:sz="0" w:space="0" w:color="auto"/>
            <w:right w:val="none" w:sz="0" w:space="0" w:color="auto"/>
          </w:divBdr>
        </w:div>
        <w:div w:id="2080713630">
          <w:marLeft w:val="1296"/>
          <w:marRight w:val="0"/>
          <w:marTop w:val="100"/>
          <w:marBottom w:val="0"/>
          <w:divBdr>
            <w:top w:val="none" w:sz="0" w:space="0" w:color="auto"/>
            <w:left w:val="none" w:sz="0" w:space="0" w:color="auto"/>
            <w:bottom w:val="none" w:sz="0" w:space="0" w:color="auto"/>
            <w:right w:val="none" w:sz="0" w:space="0" w:color="auto"/>
          </w:divBdr>
        </w:div>
      </w:divsChild>
    </w:div>
    <w:div w:id="621960639">
      <w:bodyDiv w:val="1"/>
      <w:marLeft w:val="0"/>
      <w:marRight w:val="0"/>
      <w:marTop w:val="0"/>
      <w:marBottom w:val="0"/>
      <w:divBdr>
        <w:top w:val="none" w:sz="0" w:space="0" w:color="auto"/>
        <w:left w:val="none" w:sz="0" w:space="0" w:color="auto"/>
        <w:bottom w:val="none" w:sz="0" w:space="0" w:color="auto"/>
        <w:right w:val="none" w:sz="0" w:space="0" w:color="auto"/>
      </w:divBdr>
      <w:divsChild>
        <w:div w:id="138423046">
          <w:marLeft w:val="1138"/>
          <w:marRight w:val="0"/>
          <w:marTop w:val="200"/>
          <w:marBottom w:val="0"/>
          <w:divBdr>
            <w:top w:val="none" w:sz="0" w:space="0" w:color="auto"/>
            <w:left w:val="none" w:sz="0" w:space="0" w:color="auto"/>
            <w:bottom w:val="none" w:sz="0" w:space="0" w:color="auto"/>
            <w:right w:val="none" w:sz="0" w:space="0" w:color="auto"/>
          </w:divBdr>
        </w:div>
        <w:div w:id="549465454">
          <w:marLeft w:val="1138"/>
          <w:marRight w:val="0"/>
          <w:marTop w:val="200"/>
          <w:marBottom w:val="0"/>
          <w:divBdr>
            <w:top w:val="none" w:sz="0" w:space="0" w:color="auto"/>
            <w:left w:val="none" w:sz="0" w:space="0" w:color="auto"/>
            <w:bottom w:val="none" w:sz="0" w:space="0" w:color="auto"/>
            <w:right w:val="none" w:sz="0" w:space="0" w:color="auto"/>
          </w:divBdr>
        </w:div>
        <w:div w:id="997270148">
          <w:marLeft w:val="1138"/>
          <w:marRight w:val="0"/>
          <w:marTop w:val="200"/>
          <w:marBottom w:val="0"/>
          <w:divBdr>
            <w:top w:val="none" w:sz="0" w:space="0" w:color="auto"/>
            <w:left w:val="none" w:sz="0" w:space="0" w:color="auto"/>
            <w:bottom w:val="none" w:sz="0" w:space="0" w:color="auto"/>
            <w:right w:val="none" w:sz="0" w:space="0" w:color="auto"/>
          </w:divBdr>
        </w:div>
        <w:div w:id="1389455708">
          <w:marLeft w:val="1138"/>
          <w:marRight w:val="0"/>
          <w:marTop w:val="200"/>
          <w:marBottom w:val="0"/>
          <w:divBdr>
            <w:top w:val="none" w:sz="0" w:space="0" w:color="auto"/>
            <w:left w:val="none" w:sz="0" w:space="0" w:color="auto"/>
            <w:bottom w:val="none" w:sz="0" w:space="0" w:color="auto"/>
            <w:right w:val="none" w:sz="0" w:space="0" w:color="auto"/>
          </w:divBdr>
        </w:div>
      </w:divsChild>
    </w:div>
    <w:div w:id="654575355">
      <w:bodyDiv w:val="1"/>
      <w:marLeft w:val="0"/>
      <w:marRight w:val="0"/>
      <w:marTop w:val="0"/>
      <w:marBottom w:val="0"/>
      <w:divBdr>
        <w:top w:val="none" w:sz="0" w:space="0" w:color="auto"/>
        <w:left w:val="none" w:sz="0" w:space="0" w:color="auto"/>
        <w:bottom w:val="none" w:sz="0" w:space="0" w:color="auto"/>
        <w:right w:val="none" w:sz="0" w:space="0" w:color="auto"/>
      </w:divBdr>
      <w:divsChild>
        <w:div w:id="121926381">
          <w:marLeft w:val="2246"/>
          <w:marRight w:val="0"/>
          <w:marTop w:val="120"/>
          <w:marBottom w:val="120"/>
          <w:divBdr>
            <w:top w:val="none" w:sz="0" w:space="0" w:color="auto"/>
            <w:left w:val="none" w:sz="0" w:space="0" w:color="auto"/>
            <w:bottom w:val="none" w:sz="0" w:space="0" w:color="auto"/>
            <w:right w:val="none" w:sz="0" w:space="0" w:color="auto"/>
          </w:divBdr>
        </w:div>
        <w:div w:id="227615007">
          <w:marLeft w:val="3384"/>
          <w:marRight w:val="0"/>
          <w:marTop w:val="120"/>
          <w:marBottom w:val="120"/>
          <w:divBdr>
            <w:top w:val="none" w:sz="0" w:space="0" w:color="auto"/>
            <w:left w:val="none" w:sz="0" w:space="0" w:color="auto"/>
            <w:bottom w:val="none" w:sz="0" w:space="0" w:color="auto"/>
            <w:right w:val="none" w:sz="0" w:space="0" w:color="auto"/>
          </w:divBdr>
        </w:div>
        <w:div w:id="299650462">
          <w:marLeft w:val="3384"/>
          <w:marRight w:val="0"/>
          <w:marTop w:val="120"/>
          <w:marBottom w:val="120"/>
          <w:divBdr>
            <w:top w:val="none" w:sz="0" w:space="0" w:color="auto"/>
            <w:left w:val="none" w:sz="0" w:space="0" w:color="auto"/>
            <w:bottom w:val="none" w:sz="0" w:space="0" w:color="auto"/>
            <w:right w:val="none" w:sz="0" w:space="0" w:color="auto"/>
          </w:divBdr>
        </w:div>
        <w:div w:id="1236472553">
          <w:marLeft w:val="3384"/>
          <w:marRight w:val="0"/>
          <w:marTop w:val="120"/>
          <w:marBottom w:val="120"/>
          <w:divBdr>
            <w:top w:val="none" w:sz="0" w:space="0" w:color="auto"/>
            <w:left w:val="none" w:sz="0" w:space="0" w:color="auto"/>
            <w:bottom w:val="none" w:sz="0" w:space="0" w:color="auto"/>
            <w:right w:val="none" w:sz="0" w:space="0" w:color="auto"/>
          </w:divBdr>
        </w:div>
        <w:div w:id="1267927469">
          <w:marLeft w:val="3384"/>
          <w:marRight w:val="0"/>
          <w:marTop w:val="120"/>
          <w:marBottom w:val="120"/>
          <w:divBdr>
            <w:top w:val="none" w:sz="0" w:space="0" w:color="auto"/>
            <w:left w:val="none" w:sz="0" w:space="0" w:color="auto"/>
            <w:bottom w:val="none" w:sz="0" w:space="0" w:color="auto"/>
            <w:right w:val="none" w:sz="0" w:space="0" w:color="auto"/>
          </w:divBdr>
        </w:div>
      </w:divsChild>
    </w:div>
    <w:div w:id="693455363">
      <w:bodyDiv w:val="1"/>
      <w:marLeft w:val="0"/>
      <w:marRight w:val="0"/>
      <w:marTop w:val="0"/>
      <w:marBottom w:val="0"/>
      <w:divBdr>
        <w:top w:val="none" w:sz="0" w:space="0" w:color="auto"/>
        <w:left w:val="none" w:sz="0" w:space="0" w:color="auto"/>
        <w:bottom w:val="none" w:sz="0" w:space="0" w:color="auto"/>
        <w:right w:val="none" w:sz="0" w:space="0" w:color="auto"/>
      </w:divBdr>
    </w:div>
    <w:div w:id="695086024">
      <w:bodyDiv w:val="1"/>
      <w:marLeft w:val="0"/>
      <w:marRight w:val="0"/>
      <w:marTop w:val="0"/>
      <w:marBottom w:val="0"/>
      <w:divBdr>
        <w:top w:val="none" w:sz="0" w:space="0" w:color="auto"/>
        <w:left w:val="none" w:sz="0" w:space="0" w:color="auto"/>
        <w:bottom w:val="none" w:sz="0" w:space="0" w:color="auto"/>
        <w:right w:val="none" w:sz="0" w:space="0" w:color="auto"/>
      </w:divBdr>
      <w:divsChild>
        <w:div w:id="848525795">
          <w:marLeft w:val="0"/>
          <w:marRight w:val="0"/>
          <w:marTop w:val="0"/>
          <w:marBottom w:val="0"/>
          <w:divBdr>
            <w:top w:val="none" w:sz="0" w:space="0" w:color="auto"/>
            <w:left w:val="none" w:sz="0" w:space="0" w:color="auto"/>
            <w:bottom w:val="none" w:sz="0" w:space="0" w:color="auto"/>
            <w:right w:val="none" w:sz="0" w:space="0" w:color="auto"/>
          </w:divBdr>
          <w:divsChild>
            <w:div w:id="1878661200">
              <w:marLeft w:val="0"/>
              <w:marRight w:val="0"/>
              <w:marTop w:val="0"/>
              <w:marBottom w:val="0"/>
              <w:divBdr>
                <w:top w:val="none" w:sz="0" w:space="0" w:color="auto"/>
                <w:left w:val="none" w:sz="0" w:space="0" w:color="auto"/>
                <w:bottom w:val="none" w:sz="0" w:space="0" w:color="auto"/>
                <w:right w:val="none" w:sz="0" w:space="0" w:color="auto"/>
              </w:divBdr>
              <w:divsChild>
                <w:div w:id="469254411">
                  <w:marLeft w:val="-300"/>
                  <w:marRight w:val="-300"/>
                  <w:marTop w:val="0"/>
                  <w:marBottom w:val="0"/>
                  <w:divBdr>
                    <w:top w:val="none" w:sz="0" w:space="0" w:color="auto"/>
                    <w:left w:val="none" w:sz="0" w:space="0" w:color="auto"/>
                    <w:bottom w:val="none" w:sz="0" w:space="0" w:color="auto"/>
                    <w:right w:val="none" w:sz="0" w:space="0" w:color="auto"/>
                  </w:divBdr>
                  <w:divsChild>
                    <w:div w:id="1754665372">
                      <w:marLeft w:val="0"/>
                      <w:marRight w:val="0"/>
                      <w:marTop w:val="0"/>
                      <w:marBottom w:val="0"/>
                      <w:divBdr>
                        <w:top w:val="none" w:sz="0" w:space="0" w:color="auto"/>
                        <w:left w:val="none" w:sz="0" w:space="0" w:color="auto"/>
                        <w:bottom w:val="none" w:sz="0" w:space="0" w:color="auto"/>
                        <w:right w:val="none" w:sz="0" w:space="0" w:color="auto"/>
                      </w:divBdr>
                      <w:divsChild>
                        <w:div w:id="30081293">
                          <w:marLeft w:val="0"/>
                          <w:marRight w:val="0"/>
                          <w:marTop w:val="0"/>
                          <w:marBottom w:val="0"/>
                          <w:divBdr>
                            <w:top w:val="none" w:sz="0" w:space="0" w:color="auto"/>
                            <w:left w:val="none" w:sz="0" w:space="0" w:color="auto"/>
                            <w:bottom w:val="none" w:sz="0" w:space="0" w:color="auto"/>
                            <w:right w:val="none" w:sz="0" w:space="0" w:color="auto"/>
                          </w:divBdr>
                          <w:divsChild>
                            <w:div w:id="183980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7940810">
      <w:bodyDiv w:val="1"/>
      <w:marLeft w:val="0"/>
      <w:marRight w:val="0"/>
      <w:marTop w:val="0"/>
      <w:marBottom w:val="0"/>
      <w:divBdr>
        <w:top w:val="none" w:sz="0" w:space="0" w:color="auto"/>
        <w:left w:val="none" w:sz="0" w:space="0" w:color="auto"/>
        <w:bottom w:val="none" w:sz="0" w:space="0" w:color="auto"/>
        <w:right w:val="none" w:sz="0" w:space="0" w:color="auto"/>
      </w:divBdr>
    </w:div>
    <w:div w:id="829248956">
      <w:bodyDiv w:val="1"/>
      <w:marLeft w:val="0"/>
      <w:marRight w:val="0"/>
      <w:marTop w:val="0"/>
      <w:marBottom w:val="0"/>
      <w:divBdr>
        <w:top w:val="none" w:sz="0" w:space="0" w:color="auto"/>
        <w:left w:val="none" w:sz="0" w:space="0" w:color="auto"/>
        <w:bottom w:val="none" w:sz="0" w:space="0" w:color="auto"/>
        <w:right w:val="none" w:sz="0" w:space="0" w:color="auto"/>
      </w:divBdr>
    </w:div>
    <w:div w:id="873006860">
      <w:bodyDiv w:val="1"/>
      <w:marLeft w:val="0"/>
      <w:marRight w:val="0"/>
      <w:marTop w:val="0"/>
      <w:marBottom w:val="0"/>
      <w:divBdr>
        <w:top w:val="none" w:sz="0" w:space="0" w:color="auto"/>
        <w:left w:val="none" w:sz="0" w:space="0" w:color="auto"/>
        <w:bottom w:val="none" w:sz="0" w:space="0" w:color="auto"/>
        <w:right w:val="none" w:sz="0" w:space="0" w:color="auto"/>
      </w:divBdr>
    </w:div>
    <w:div w:id="931160369">
      <w:bodyDiv w:val="1"/>
      <w:marLeft w:val="0"/>
      <w:marRight w:val="0"/>
      <w:marTop w:val="0"/>
      <w:marBottom w:val="0"/>
      <w:divBdr>
        <w:top w:val="none" w:sz="0" w:space="0" w:color="auto"/>
        <w:left w:val="none" w:sz="0" w:space="0" w:color="auto"/>
        <w:bottom w:val="none" w:sz="0" w:space="0" w:color="auto"/>
        <w:right w:val="none" w:sz="0" w:space="0" w:color="auto"/>
      </w:divBdr>
    </w:div>
    <w:div w:id="956761647">
      <w:bodyDiv w:val="1"/>
      <w:marLeft w:val="0"/>
      <w:marRight w:val="0"/>
      <w:marTop w:val="0"/>
      <w:marBottom w:val="0"/>
      <w:divBdr>
        <w:top w:val="none" w:sz="0" w:space="0" w:color="auto"/>
        <w:left w:val="none" w:sz="0" w:space="0" w:color="auto"/>
        <w:bottom w:val="none" w:sz="0" w:space="0" w:color="auto"/>
        <w:right w:val="none" w:sz="0" w:space="0" w:color="auto"/>
      </w:divBdr>
    </w:div>
    <w:div w:id="987174244">
      <w:bodyDiv w:val="1"/>
      <w:marLeft w:val="0"/>
      <w:marRight w:val="0"/>
      <w:marTop w:val="0"/>
      <w:marBottom w:val="0"/>
      <w:divBdr>
        <w:top w:val="none" w:sz="0" w:space="0" w:color="auto"/>
        <w:left w:val="none" w:sz="0" w:space="0" w:color="auto"/>
        <w:bottom w:val="none" w:sz="0" w:space="0" w:color="auto"/>
        <w:right w:val="none" w:sz="0" w:space="0" w:color="auto"/>
      </w:divBdr>
    </w:div>
    <w:div w:id="1008949816">
      <w:bodyDiv w:val="1"/>
      <w:marLeft w:val="0"/>
      <w:marRight w:val="0"/>
      <w:marTop w:val="0"/>
      <w:marBottom w:val="0"/>
      <w:divBdr>
        <w:top w:val="none" w:sz="0" w:space="0" w:color="auto"/>
        <w:left w:val="none" w:sz="0" w:space="0" w:color="auto"/>
        <w:bottom w:val="none" w:sz="0" w:space="0" w:color="auto"/>
        <w:right w:val="none" w:sz="0" w:space="0" w:color="auto"/>
      </w:divBdr>
      <w:divsChild>
        <w:div w:id="46801994">
          <w:marLeft w:val="3384"/>
          <w:marRight w:val="0"/>
          <w:marTop w:val="240"/>
          <w:marBottom w:val="240"/>
          <w:divBdr>
            <w:top w:val="none" w:sz="0" w:space="0" w:color="auto"/>
            <w:left w:val="none" w:sz="0" w:space="0" w:color="auto"/>
            <w:bottom w:val="none" w:sz="0" w:space="0" w:color="auto"/>
            <w:right w:val="none" w:sz="0" w:space="0" w:color="auto"/>
          </w:divBdr>
        </w:div>
        <w:div w:id="893615256">
          <w:marLeft w:val="3384"/>
          <w:marRight w:val="0"/>
          <w:marTop w:val="240"/>
          <w:marBottom w:val="240"/>
          <w:divBdr>
            <w:top w:val="none" w:sz="0" w:space="0" w:color="auto"/>
            <w:left w:val="none" w:sz="0" w:space="0" w:color="auto"/>
            <w:bottom w:val="none" w:sz="0" w:space="0" w:color="auto"/>
            <w:right w:val="none" w:sz="0" w:space="0" w:color="auto"/>
          </w:divBdr>
        </w:div>
        <w:div w:id="1100031278">
          <w:marLeft w:val="3384"/>
          <w:marRight w:val="0"/>
          <w:marTop w:val="240"/>
          <w:marBottom w:val="240"/>
          <w:divBdr>
            <w:top w:val="none" w:sz="0" w:space="0" w:color="auto"/>
            <w:left w:val="none" w:sz="0" w:space="0" w:color="auto"/>
            <w:bottom w:val="none" w:sz="0" w:space="0" w:color="auto"/>
            <w:right w:val="none" w:sz="0" w:space="0" w:color="auto"/>
          </w:divBdr>
        </w:div>
        <w:div w:id="1229537519">
          <w:marLeft w:val="3384"/>
          <w:marRight w:val="0"/>
          <w:marTop w:val="240"/>
          <w:marBottom w:val="240"/>
          <w:divBdr>
            <w:top w:val="none" w:sz="0" w:space="0" w:color="auto"/>
            <w:left w:val="none" w:sz="0" w:space="0" w:color="auto"/>
            <w:bottom w:val="none" w:sz="0" w:space="0" w:color="auto"/>
            <w:right w:val="none" w:sz="0" w:space="0" w:color="auto"/>
          </w:divBdr>
        </w:div>
      </w:divsChild>
    </w:div>
    <w:div w:id="1044283093">
      <w:bodyDiv w:val="1"/>
      <w:marLeft w:val="0"/>
      <w:marRight w:val="0"/>
      <w:marTop w:val="0"/>
      <w:marBottom w:val="0"/>
      <w:divBdr>
        <w:top w:val="none" w:sz="0" w:space="0" w:color="auto"/>
        <w:left w:val="none" w:sz="0" w:space="0" w:color="auto"/>
        <w:bottom w:val="none" w:sz="0" w:space="0" w:color="auto"/>
        <w:right w:val="none" w:sz="0" w:space="0" w:color="auto"/>
      </w:divBdr>
      <w:divsChild>
        <w:div w:id="487284641">
          <w:marLeft w:val="2246"/>
          <w:marRight w:val="0"/>
          <w:marTop w:val="480"/>
          <w:marBottom w:val="480"/>
          <w:divBdr>
            <w:top w:val="none" w:sz="0" w:space="0" w:color="auto"/>
            <w:left w:val="none" w:sz="0" w:space="0" w:color="auto"/>
            <w:bottom w:val="none" w:sz="0" w:space="0" w:color="auto"/>
            <w:right w:val="none" w:sz="0" w:space="0" w:color="auto"/>
          </w:divBdr>
        </w:div>
        <w:div w:id="1350181404">
          <w:marLeft w:val="2246"/>
          <w:marRight w:val="0"/>
          <w:marTop w:val="480"/>
          <w:marBottom w:val="480"/>
          <w:divBdr>
            <w:top w:val="none" w:sz="0" w:space="0" w:color="auto"/>
            <w:left w:val="none" w:sz="0" w:space="0" w:color="auto"/>
            <w:bottom w:val="none" w:sz="0" w:space="0" w:color="auto"/>
            <w:right w:val="none" w:sz="0" w:space="0" w:color="auto"/>
          </w:divBdr>
        </w:div>
      </w:divsChild>
    </w:div>
    <w:div w:id="1138760672">
      <w:bodyDiv w:val="1"/>
      <w:marLeft w:val="0"/>
      <w:marRight w:val="0"/>
      <w:marTop w:val="0"/>
      <w:marBottom w:val="0"/>
      <w:divBdr>
        <w:top w:val="none" w:sz="0" w:space="0" w:color="auto"/>
        <w:left w:val="none" w:sz="0" w:space="0" w:color="auto"/>
        <w:bottom w:val="none" w:sz="0" w:space="0" w:color="auto"/>
        <w:right w:val="none" w:sz="0" w:space="0" w:color="auto"/>
      </w:divBdr>
      <w:divsChild>
        <w:div w:id="305167418">
          <w:marLeft w:val="1080"/>
          <w:marRight w:val="0"/>
          <w:marTop w:val="120"/>
          <w:marBottom w:val="120"/>
          <w:divBdr>
            <w:top w:val="none" w:sz="0" w:space="0" w:color="auto"/>
            <w:left w:val="none" w:sz="0" w:space="0" w:color="auto"/>
            <w:bottom w:val="none" w:sz="0" w:space="0" w:color="auto"/>
            <w:right w:val="none" w:sz="0" w:space="0" w:color="auto"/>
          </w:divBdr>
        </w:div>
        <w:div w:id="629477932">
          <w:marLeft w:val="1138"/>
          <w:marRight w:val="0"/>
          <w:marTop w:val="120"/>
          <w:marBottom w:val="120"/>
          <w:divBdr>
            <w:top w:val="none" w:sz="0" w:space="0" w:color="auto"/>
            <w:left w:val="none" w:sz="0" w:space="0" w:color="auto"/>
            <w:bottom w:val="none" w:sz="0" w:space="0" w:color="auto"/>
            <w:right w:val="none" w:sz="0" w:space="0" w:color="auto"/>
          </w:divBdr>
        </w:div>
        <w:div w:id="803932039">
          <w:marLeft w:val="1080"/>
          <w:marRight w:val="0"/>
          <w:marTop w:val="120"/>
          <w:marBottom w:val="120"/>
          <w:divBdr>
            <w:top w:val="none" w:sz="0" w:space="0" w:color="auto"/>
            <w:left w:val="none" w:sz="0" w:space="0" w:color="auto"/>
            <w:bottom w:val="none" w:sz="0" w:space="0" w:color="auto"/>
            <w:right w:val="none" w:sz="0" w:space="0" w:color="auto"/>
          </w:divBdr>
        </w:div>
        <w:div w:id="1255941333">
          <w:marLeft w:val="1138"/>
          <w:marRight w:val="0"/>
          <w:marTop w:val="120"/>
          <w:marBottom w:val="120"/>
          <w:divBdr>
            <w:top w:val="none" w:sz="0" w:space="0" w:color="auto"/>
            <w:left w:val="none" w:sz="0" w:space="0" w:color="auto"/>
            <w:bottom w:val="none" w:sz="0" w:space="0" w:color="auto"/>
            <w:right w:val="none" w:sz="0" w:space="0" w:color="auto"/>
          </w:divBdr>
        </w:div>
        <w:div w:id="1293512419">
          <w:marLeft w:val="1138"/>
          <w:marRight w:val="0"/>
          <w:marTop w:val="120"/>
          <w:marBottom w:val="120"/>
          <w:divBdr>
            <w:top w:val="none" w:sz="0" w:space="0" w:color="auto"/>
            <w:left w:val="none" w:sz="0" w:space="0" w:color="auto"/>
            <w:bottom w:val="none" w:sz="0" w:space="0" w:color="auto"/>
            <w:right w:val="none" w:sz="0" w:space="0" w:color="auto"/>
          </w:divBdr>
        </w:div>
      </w:divsChild>
    </w:div>
    <w:div w:id="1154492082">
      <w:bodyDiv w:val="1"/>
      <w:marLeft w:val="0"/>
      <w:marRight w:val="0"/>
      <w:marTop w:val="0"/>
      <w:marBottom w:val="0"/>
      <w:divBdr>
        <w:top w:val="none" w:sz="0" w:space="0" w:color="auto"/>
        <w:left w:val="none" w:sz="0" w:space="0" w:color="auto"/>
        <w:bottom w:val="none" w:sz="0" w:space="0" w:color="auto"/>
        <w:right w:val="none" w:sz="0" w:space="0" w:color="auto"/>
      </w:divBdr>
    </w:div>
    <w:div w:id="1180967067">
      <w:bodyDiv w:val="1"/>
      <w:marLeft w:val="0"/>
      <w:marRight w:val="0"/>
      <w:marTop w:val="0"/>
      <w:marBottom w:val="0"/>
      <w:divBdr>
        <w:top w:val="none" w:sz="0" w:space="0" w:color="auto"/>
        <w:left w:val="none" w:sz="0" w:space="0" w:color="auto"/>
        <w:bottom w:val="none" w:sz="0" w:space="0" w:color="auto"/>
        <w:right w:val="none" w:sz="0" w:space="0" w:color="auto"/>
      </w:divBdr>
    </w:div>
    <w:div w:id="1225490213">
      <w:bodyDiv w:val="1"/>
      <w:marLeft w:val="0"/>
      <w:marRight w:val="0"/>
      <w:marTop w:val="0"/>
      <w:marBottom w:val="0"/>
      <w:divBdr>
        <w:top w:val="none" w:sz="0" w:space="0" w:color="auto"/>
        <w:left w:val="none" w:sz="0" w:space="0" w:color="auto"/>
        <w:bottom w:val="none" w:sz="0" w:space="0" w:color="auto"/>
        <w:right w:val="none" w:sz="0" w:space="0" w:color="auto"/>
      </w:divBdr>
    </w:div>
    <w:div w:id="1267998818">
      <w:bodyDiv w:val="1"/>
      <w:marLeft w:val="0"/>
      <w:marRight w:val="0"/>
      <w:marTop w:val="0"/>
      <w:marBottom w:val="0"/>
      <w:divBdr>
        <w:top w:val="none" w:sz="0" w:space="0" w:color="auto"/>
        <w:left w:val="none" w:sz="0" w:space="0" w:color="auto"/>
        <w:bottom w:val="none" w:sz="0" w:space="0" w:color="auto"/>
        <w:right w:val="none" w:sz="0" w:space="0" w:color="auto"/>
      </w:divBdr>
      <w:divsChild>
        <w:div w:id="126362849">
          <w:marLeft w:val="2246"/>
          <w:marRight w:val="0"/>
          <w:marTop w:val="100"/>
          <w:marBottom w:val="0"/>
          <w:divBdr>
            <w:top w:val="none" w:sz="0" w:space="0" w:color="auto"/>
            <w:left w:val="none" w:sz="0" w:space="0" w:color="auto"/>
            <w:bottom w:val="none" w:sz="0" w:space="0" w:color="auto"/>
            <w:right w:val="none" w:sz="0" w:space="0" w:color="auto"/>
          </w:divBdr>
        </w:div>
        <w:div w:id="1773551139">
          <w:marLeft w:val="2246"/>
          <w:marRight w:val="0"/>
          <w:marTop w:val="100"/>
          <w:marBottom w:val="0"/>
          <w:divBdr>
            <w:top w:val="none" w:sz="0" w:space="0" w:color="auto"/>
            <w:left w:val="none" w:sz="0" w:space="0" w:color="auto"/>
            <w:bottom w:val="none" w:sz="0" w:space="0" w:color="auto"/>
            <w:right w:val="none" w:sz="0" w:space="0" w:color="auto"/>
          </w:divBdr>
        </w:div>
      </w:divsChild>
    </w:div>
    <w:div w:id="1304585105">
      <w:bodyDiv w:val="1"/>
      <w:marLeft w:val="0"/>
      <w:marRight w:val="0"/>
      <w:marTop w:val="0"/>
      <w:marBottom w:val="0"/>
      <w:divBdr>
        <w:top w:val="none" w:sz="0" w:space="0" w:color="auto"/>
        <w:left w:val="none" w:sz="0" w:space="0" w:color="auto"/>
        <w:bottom w:val="none" w:sz="0" w:space="0" w:color="auto"/>
        <w:right w:val="none" w:sz="0" w:space="0" w:color="auto"/>
      </w:divBdr>
    </w:div>
    <w:div w:id="1327443324">
      <w:bodyDiv w:val="1"/>
      <w:marLeft w:val="0"/>
      <w:marRight w:val="0"/>
      <w:marTop w:val="0"/>
      <w:marBottom w:val="0"/>
      <w:divBdr>
        <w:top w:val="none" w:sz="0" w:space="0" w:color="auto"/>
        <w:left w:val="none" w:sz="0" w:space="0" w:color="auto"/>
        <w:bottom w:val="none" w:sz="0" w:space="0" w:color="auto"/>
        <w:right w:val="none" w:sz="0" w:space="0" w:color="auto"/>
      </w:divBdr>
    </w:div>
    <w:div w:id="1375692772">
      <w:bodyDiv w:val="1"/>
      <w:marLeft w:val="0"/>
      <w:marRight w:val="0"/>
      <w:marTop w:val="0"/>
      <w:marBottom w:val="0"/>
      <w:divBdr>
        <w:top w:val="none" w:sz="0" w:space="0" w:color="auto"/>
        <w:left w:val="none" w:sz="0" w:space="0" w:color="auto"/>
        <w:bottom w:val="none" w:sz="0" w:space="0" w:color="auto"/>
        <w:right w:val="none" w:sz="0" w:space="0" w:color="auto"/>
      </w:divBdr>
      <w:divsChild>
        <w:div w:id="1415660122">
          <w:marLeft w:val="2246"/>
          <w:marRight w:val="0"/>
          <w:marTop w:val="480"/>
          <w:marBottom w:val="480"/>
          <w:divBdr>
            <w:top w:val="none" w:sz="0" w:space="0" w:color="auto"/>
            <w:left w:val="none" w:sz="0" w:space="0" w:color="auto"/>
            <w:bottom w:val="none" w:sz="0" w:space="0" w:color="auto"/>
            <w:right w:val="none" w:sz="0" w:space="0" w:color="auto"/>
          </w:divBdr>
        </w:div>
        <w:div w:id="1735935703">
          <w:marLeft w:val="2246"/>
          <w:marRight w:val="0"/>
          <w:marTop w:val="480"/>
          <w:marBottom w:val="480"/>
          <w:divBdr>
            <w:top w:val="none" w:sz="0" w:space="0" w:color="auto"/>
            <w:left w:val="none" w:sz="0" w:space="0" w:color="auto"/>
            <w:bottom w:val="none" w:sz="0" w:space="0" w:color="auto"/>
            <w:right w:val="none" w:sz="0" w:space="0" w:color="auto"/>
          </w:divBdr>
        </w:div>
      </w:divsChild>
    </w:div>
    <w:div w:id="1396002389">
      <w:bodyDiv w:val="1"/>
      <w:marLeft w:val="0"/>
      <w:marRight w:val="0"/>
      <w:marTop w:val="0"/>
      <w:marBottom w:val="0"/>
      <w:divBdr>
        <w:top w:val="none" w:sz="0" w:space="0" w:color="auto"/>
        <w:left w:val="none" w:sz="0" w:space="0" w:color="auto"/>
        <w:bottom w:val="none" w:sz="0" w:space="0" w:color="auto"/>
        <w:right w:val="none" w:sz="0" w:space="0" w:color="auto"/>
      </w:divBdr>
    </w:div>
    <w:div w:id="1416129818">
      <w:bodyDiv w:val="1"/>
      <w:marLeft w:val="0"/>
      <w:marRight w:val="0"/>
      <w:marTop w:val="0"/>
      <w:marBottom w:val="0"/>
      <w:divBdr>
        <w:top w:val="none" w:sz="0" w:space="0" w:color="auto"/>
        <w:left w:val="none" w:sz="0" w:space="0" w:color="auto"/>
        <w:bottom w:val="none" w:sz="0" w:space="0" w:color="auto"/>
        <w:right w:val="none" w:sz="0" w:space="0" w:color="auto"/>
      </w:divBdr>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
    <w:div w:id="1749306826">
      <w:bodyDiv w:val="1"/>
      <w:marLeft w:val="0"/>
      <w:marRight w:val="0"/>
      <w:marTop w:val="0"/>
      <w:marBottom w:val="0"/>
      <w:divBdr>
        <w:top w:val="none" w:sz="0" w:space="0" w:color="auto"/>
        <w:left w:val="none" w:sz="0" w:space="0" w:color="auto"/>
        <w:bottom w:val="none" w:sz="0" w:space="0" w:color="auto"/>
        <w:right w:val="none" w:sz="0" w:space="0" w:color="auto"/>
      </w:divBdr>
    </w:div>
    <w:div w:id="1860654466">
      <w:bodyDiv w:val="1"/>
      <w:marLeft w:val="0"/>
      <w:marRight w:val="0"/>
      <w:marTop w:val="0"/>
      <w:marBottom w:val="0"/>
      <w:divBdr>
        <w:top w:val="none" w:sz="0" w:space="0" w:color="auto"/>
        <w:left w:val="none" w:sz="0" w:space="0" w:color="auto"/>
        <w:bottom w:val="none" w:sz="0" w:space="0" w:color="auto"/>
        <w:right w:val="none" w:sz="0" w:space="0" w:color="auto"/>
      </w:divBdr>
      <w:divsChild>
        <w:div w:id="18557180">
          <w:marLeft w:val="1080"/>
          <w:marRight w:val="0"/>
          <w:marTop w:val="200"/>
          <w:marBottom w:val="0"/>
          <w:divBdr>
            <w:top w:val="none" w:sz="0" w:space="0" w:color="auto"/>
            <w:left w:val="none" w:sz="0" w:space="0" w:color="auto"/>
            <w:bottom w:val="none" w:sz="0" w:space="0" w:color="auto"/>
            <w:right w:val="none" w:sz="0" w:space="0" w:color="auto"/>
          </w:divBdr>
        </w:div>
        <w:div w:id="1481727051">
          <w:marLeft w:val="1080"/>
          <w:marRight w:val="0"/>
          <w:marTop w:val="200"/>
          <w:marBottom w:val="0"/>
          <w:divBdr>
            <w:top w:val="none" w:sz="0" w:space="0" w:color="auto"/>
            <w:left w:val="none" w:sz="0" w:space="0" w:color="auto"/>
            <w:bottom w:val="none" w:sz="0" w:space="0" w:color="auto"/>
            <w:right w:val="none" w:sz="0" w:space="0" w:color="auto"/>
          </w:divBdr>
        </w:div>
      </w:divsChild>
    </w:div>
    <w:div w:id="1928535581">
      <w:bodyDiv w:val="1"/>
      <w:marLeft w:val="0"/>
      <w:marRight w:val="0"/>
      <w:marTop w:val="0"/>
      <w:marBottom w:val="0"/>
      <w:divBdr>
        <w:top w:val="none" w:sz="0" w:space="0" w:color="auto"/>
        <w:left w:val="none" w:sz="0" w:space="0" w:color="auto"/>
        <w:bottom w:val="none" w:sz="0" w:space="0" w:color="auto"/>
        <w:right w:val="none" w:sz="0" w:space="0" w:color="auto"/>
      </w:divBdr>
    </w:div>
    <w:div w:id="1950315431">
      <w:bodyDiv w:val="1"/>
      <w:marLeft w:val="0"/>
      <w:marRight w:val="0"/>
      <w:marTop w:val="0"/>
      <w:marBottom w:val="0"/>
      <w:divBdr>
        <w:top w:val="none" w:sz="0" w:space="0" w:color="auto"/>
        <w:left w:val="none" w:sz="0" w:space="0" w:color="auto"/>
        <w:bottom w:val="none" w:sz="0" w:space="0" w:color="auto"/>
        <w:right w:val="none" w:sz="0" w:space="0" w:color="auto"/>
      </w:divBdr>
      <w:divsChild>
        <w:div w:id="697240666">
          <w:marLeft w:val="1354"/>
          <w:marRight w:val="0"/>
          <w:marTop w:val="240"/>
          <w:marBottom w:val="240"/>
          <w:divBdr>
            <w:top w:val="none" w:sz="0" w:space="0" w:color="auto"/>
            <w:left w:val="none" w:sz="0" w:space="0" w:color="auto"/>
            <w:bottom w:val="none" w:sz="0" w:space="0" w:color="auto"/>
            <w:right w:val="none" w:sz="0" w:space="0" w:color="auto"/>
          </w:divBdr>
        </w:div>
        <w:div w:id="1419868351">
          <w:marLeft w:val="1354"/>
          <w:marRight w:val="0"/>
          <w:marTop w:val="240"/>
          <w:marBottom w:val="240"/>
          <w:divBdr>
            <w:top w:val="none" w:sz="0" w:space="0" w:color="auto"/>
            <w:left w:val="none" w:sz="0" w:space="0" w:color="auto"/>
            <w:bottom w:val="none" w:sz="0" w:space="0" w:color="auto"/>
            <w:right w:val="none" w:sz="0" w:space="0" w:color="auto"/>
          </w:divBdr>
        </w:div>
        <w:div w:id="1456604580">
          <w:marLeft w:val="1354"/>
          <w:marRight w:val="0"/>
          <w:marTop w:val="240"/>
          <w:marBottom w:val="240"/>
          <w:divBdr>
            <w:top w:val="none" w:sz="0" w:space="0" w:color="auto"/>
            <w:left w:val="none" w:sz="0" w:space="0" w:color="auto"/>
            <w:bottom w:val="none" w:sz="0" w:space="0" w:color="auto"/>
            <w:right w:val="none" w:sz="0" w:space="0" w:color="auto"/>
          </w:divBdr>
        </w:div>
        <w:div w:id="1729299144">
          <w:marLeft w:val="1354"/>
          <w:marRight w:val="0"/>
          <w:marTop w:val="240"/>
          <w:marBottom w:val="240"/>
          <w:divBdr>
            <w:top w:val="none" w:sz="0" w:space="0" w:color="auto"/>
            <w:left w:val="none" w:sz="0" w:space="0" w:color="auto"/>
            <w:bottom w:val="none" w:sz="0" w:space="0" w:color="auto"/>
            <w:right w:val="none" w:sz="0" w:space="0" w:color="auto"/>
          </w:divBdr>
        </w:div>
      </w:divsChild>
    </w:div>
    <w:div w:id="2047873203">
      <w:bodyDiv w:val="1"/>
      <w:marLeft w:val="0"/>
      <w:marRight w:val="0"/>
      <w:marTop w:val="0"/>
      <w:marBottom w:val="0"/>
      <w:divBdr>
        <w:top w:val="none" w:sz="0" w:space="0" w:color="auto"/>
        <w:left w:val="none" w:sz="0" w:space="0" w:color="auto"/>
        <w:bottom w:val="none" w:sz="0" w:space="0" w:color="auto"/>
        <w:right w:val="none" w:sz="0" w:space="0" w:color="auto"/>
      </w:divBdr>
    </w:div>
    <w:div w:id="2056927375">
      <w:bodyDiv w:val="1"/>
      <w:marLeft w:val="0"/>
      <w:marRight w:val="0"/>
      <w:marTop w:val="0"/>
      <w:marBottom w:val="0"/>
      <w:divBdr>
        <w:top w:val="none" w:sz="0" w:space="0" w:color="auto"/>
        <w:left w:val="none" w:sz="0" w:space="0" w:color="auto"/>
        <w:bottom w:val="none" w:sz="0" w:space="0" w:color="auto"/>
        <w:right w:val="none" w:sz="0" w:space="0" w:color="auto"/>
      </w:divBdr>
    </w:div>
    <w:div w:id="2134398312">
      <w:bodyDiv w:val="1"/>
      <w:marLeft w:val="0"/>
      <w:marRight w:val="0"/>
      <w:marTop w:val="0"/>
      <w:marBottom w:val="0"/>
      <w:divBdr>
        <w:top w:val="none" w:sz="0" w:space="0" w:color="auto"/>
        <w:left w:val="none" w:sz="0" w:space="0" w:color="auto"/>
        <w:bottom w:val="none" w:sz="0" w:space="0" w:color="auto"/>
        <w:right w:val="none" w:sz="0" w:space="0" w:color="auto"/>
      </w:divBdr>
    </w:div>
    <w:div w:id="214161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e-psg.eu" TargetMode="Externa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microsoft.com/office/2016/09/relationships/commentsIds" Target="commentsIds.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csg.eu/privacy"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RYANT\Application%20Data\Microsoft\Templates\Doc%20EP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073CABD9A4D47329968E6D5B6A0C2AC"/>
        <w:category>
          <w:name w:val="General"/>
          <w:gallery w:val="placeholder"/>
        </w:category>
        <w:types>
          <w:type w:val="bbPlcHdr"/>
        </w:types>
        <w:behaviors>
          <w:behavior w:val="content"/>
        </w:behaviors>
        <w:guid w:val="{CE629DF4-625A-4321-94FF-3A122AA5B3F5}"/>
      </w:docPartPr>
      <w:docPartBody>
        <w:p w:rsidR="008D7E3C" w:rsidRDefault="00551832" w:rsidP="00551832">
          <w:pPr>
            <w:pStyle w:val="5073CABD9A4D47329968E6D5B6A0C2AC"/>
          </w:pPr>
          <w:r w:rsidRPr="00A77136">
            <w:rPr>
              <w:rStyle w:val="PlaceholderText"/>
            </w:rPr>
            <w:t>Click here to enter a date.</w:t>
          </w:r>
        </w:p>
      </w:docPartBody>
    </w:docPart>
    <w:docPart>
      <w:docPartPr>
        <w:name w:val="C78B49CFB98A4648B9846005784EDCE9"/>
        <w:category>
          <w:name w:val="General"/>
          <w:gallery w:val="placeholder"/>
        </w:category>
        <w:types>
          <w:type w:val="bbPlcHdr"/>
        </w:types>
        <w:behaviors>
          <w:behavior w:val="content"/>
        </w:behaviors>
        <w:guid w:val="{F27EDDB5-B26D-427E-B2E8-B41F33810605}"/>
      </w:docPartPr>
      <w:docPartBody>
        <w:p w:rsidR="008D7E3C" w:rsidRDefault="00DC57B8" w:rsidP="00DC57B8">
          <w:pPr>
            <w:pStyle w:val="C78B49CFB98A4648B9846005784EDCE913"/>
          </w:pPr>
          <w:r w:rsidRPr="00CA68B7">
            <w:rPr>
              <w:rStyle w:val="PlaceholderText"/>
              <w:color w:val="808080" w:themeColor="background1" w:themeShade="80"/>
            </w:rPr>
            <w:t>Select an item</w:t>
          </w:r>
        </w:p>
      </w:docPartBody>
    </w:docPart>
    <w:docPart>
      <w:docPartPr>
        <w:name w:val="603EDF800760408685B5525F7B81B490"/>
        <w:category>
          <w:name w:val="General"/>
          <w:gallery w:val="placeholder"/>
        </w:category>
        <w:types>
          <w:type w:val="bbPlcHdr"/>
        </w:types>
        <w:behaviors>
          <w:behavior w:val="content"/>
        </w:behaviors>
        <w:guid w:val="{E7126A2D-08F4-4A82-B612-79AE760C422A}"/>
      </w:docPartPr>
      <w:docPartBody>
        <w:p w:rsidR="008D7E3C" w:rsidRDefault="008D7E3C" w:rsidP="008D7E3C">
          <w:pPr>
            <w:pStyle w:val="603EDF800760408685B5525F7B81B4905"/>
          </w:pPr>
          <w:r w:rsidRPr="00741B02">
            <w:rPr>
              <w:rStyle w:val="PlaceholderText"/>
            </w:rPr>
            <w:t>Choose an item</w:t>
          </w:r>
          <w:r>
            <w:rPr>
              <w:rStyle w:val="PlaceholderText"/>
            </w:rPr>
            <w:t xml:space="preserve"> from the drop-down list</w:t>
          </w:r>
          <w:r w:rsidRPr="00741B02">
            <w:rPr>
              <w:rStyle w:val="PlaceholderText"/>
            </w:rPr>
            <w:t>.</w:t>
          </w:r>
        </w:p>
      </w:docPartBody>
    </w:docPart>
    <w:docPart>
      <w:docPartPr>
        <w:name w:val="2C97125C6DFA449FAAFE54DB7C7257AB"/>
        <w:category>
          <w:name w:val="General"/>
          <w:gallery w:val="placeholder"/>
        </w:category>
        <w:types>
          <w:type w:val="bbPlcHdr"/>
        </w:types>
        <w:behaviors>
          <w:behavior w:val="content"/>
        </w:behaviors>
        <w:guid w:val="{B9A986AD-1B8C-4A93-B7F6-EAD170826937}"/>
      </w:docPartPr>
      <w:docPartBody>
        <w:p w:rsidR="00024F0C" w:rsidRDefault="001C0EC6" w:rsidP="001C0EC6">
          <w:pPr>
            <w:pStyle w:val="2C97125C6DFA449FAAFE54DB7C7257AB"/>
          </w:pPr>
          <w:r w:rsidRPr="00CA68B7">
            <w:rPr>
              <w:rStyle w:val="PlaceholderText"/>
              <w:rFonts w:ascii="Arial" w:hAnsi="Arial" w:cs="Arial"/>
              <w:color w:val="808080" w:themeColor="background1" w:themeShade="80"/>
            </w:rPr>
            <w:t>Select</w:t>
          </w:r>
        </w:p>
      </w:docPartBody>
    </w:docPart>
    <w:docPart>
      <w:docPartPr>
        <w:name w:val="2F57D5F147A5438B99AD503476DC3F85"/>
        <w:category>
          <w:name w:val="General"/>
          <w:gallery w:val="placeholder"/>
        </w:category>
        <w:types>
          <w:type w:val="bbPlcHdr"/>
        </w:types>
        <w:behaviors>
          <w:behavior w:val="content"/>
        </w:behaviors>
        <w:guid w:val="{40284A61-811F-4FF1-9BD1-D3046F9C13B6}"/>
      </w:docPartPr>
      <w:docPartBody>
        <w:p w:rsidR="00024F0C" w:rsidRDefault="001C0EC6" w:rsidP="001C0EC6">
          <w:pPr>
            <w:pStyle w:val="2F57D5F147A5438B99AD503476DC3F85"/>
          </w:pPr>
          <w:r w:rsidRPr="00CA68B7">
            <w:rPr>
              <w:rStyle w:val="PlaceholderText"/>
              <w:rFonts w:ascii="Arial" w:hAnsi="Arial" w:cs="Arial"/>
              <w:color w:val="808080" w:themeColor="background1" w:themeShade="80"/>
            </w:rPr>
            <w:t>Select</w:t>
          </w:r>
        </w:p>
      </w:docPartBody>
    </w:docPart>
    <w:docPart>
      <w:docPartPr>
        <w:name w:val="1E424880961048DCA721F24BFF237119"/>
        <w:category>
          <w:name w:val="General"/>
          <w:gallery w:val="placeholder"/>
        </w:category>
        <w:types>
          <w:type w:val="bbPlcHdr"/>
        </w:types>
        <w:behaviors>
          <w:behavior w:val="content"/>
        </w:behaviors>
        <w:guid w:val="{C050B5BB-940C-471E-B66E-BEA1D13C5522}"/>
      </w:docPartPr>
      <w:docPartBody>
        <w:p w:rsidR="00024F0C" w:rsidRDefault="001C0EC6" w:rsidP="001C0EC6">
          <w:pPr>
            <w:pStyle w:val="1E424880961048DCA721F24BFF237119"/>
          </w:pPr>
          <w:r w:rsidRPr="00CA68B7">
            <w:rPr>
              <w:rStyle w:val="PlaceholderText"/>
              <w:rFonts w:ascii="Arial" w:hAnsi="Arial" w:cs="Arial"/>
              <w:color w:val="808080" w:themeColor="background1" w:themeShade="80"/>
            </w:rPr>
            <w:t>Select</w:t>
          </w:r>
        </w:p>
      </w:docPartBody>
    </w:docPart>
    <w:docPart>
      <w:docPartPr>
        <w:name w:val="CAFDDBA0407A4C61AF82F2A3E7A2C115"/>
        <w:category>
          <w:name w:val="General"/>
          <w:gallery w:val="placeholder"/>
        </w:category>
        <w:types>
          <w:type w:val="bbPlcHdr"/>
        </w:types>
        <w:behaviors>
          <w:behavior w:val="content"/>
        </w:behaviors>
        <w:guid w:val="{3FE5ED98-EB6B-4186-855D-8C6AAD1407B6}"/>
      </w:docPartPr>
      <w:docPartBody>
        <w:p w:rsidR="00024F0C" w:rsidRDefault="001C0EC6" w:rsidP="001C0EC6">
          <w:pPr>
            <w:pStyle w:val="CAFDDBA0407A4C61AF82F2A3E7A2C115"/>
          </w:pPr>
          <w:r w:rsidRPr="00CA68B7">
            <w:rPr>
              <w:rStyle w:val="PlaceholderText"/>
              <w:rFonts w:ascii="Arial" w:hAnsi="Arial" w:cs="Arial"/>
              <w:color w:val="808080" w:themeColor="background1" w:themeShade="80"/>
            </w:rPr>
            <w:t>Select</w:t>
          </w:r>
        </w:p>
      </w:docPartBody>
    </w:docPart>
    <w:docPart>
      <w:docPartPr>
        <w:name w:val="46F4885CECD9405592263643AD68FAED"/>
        <w:category>
          <w:name w:val="General"/>
          <w:gallery w:val="placeholder"/>
        </w:category>
        <w:types>
          <w:type w:val="bbPlcHdr"/>
        </w:types>
        <w:behaviors>
          <w:behavior w:val="content"/>
        </w:behaviors>
        <w:guid w:val="{7796A650-8628-422F-9D60-14631EB0E9BF}"/>
      </w:docPartPr>
      <w:docPartBody>
        <w:p w:rsidR="00024F0C" w:rsidRDefault="001C0EC6" w:rsidP="001C0EC6">
          <w:pPr>
            <w:pStyle w:val="46F4885CECD9405592263643AD68FAED"/>
          </w:pPr>
          <w:r w:rsidRPr="00CA68B7">
            <w:rPr>
              <w:rStyle w:val="PlaceholderText"/>
              <w:rFonts w:ascii="Arial" w:hAnsi="Arial" w:cs="Arial"/>
              <w:color w:val="808080" w:themeColor="background1" w:themeShade="80"/>
            </w:rPr>
            <w:t>Select</w:t>
          </w:r>
        </w:p>
      </w:docPartBody>
    </w:docPart>
    <w:docPart>
      <w:docPartPr>
        <w:name w:val="7E6EF75FF5F94E86BD0D0EAE72B55C7D"/>
        <w:category>
          <w:name w:val="General"/>
          <w:gallery w:val="placeholder"/>
        </w:category>
        <w:types>
          <w:type w:val="bbPlcHdr"/>
        </w:types>
        <w:behaviors>
          <w:behavior w:val="content"/>
        </w:behaviors>
        <w:guid w:val="{5ADFF261-A1BD-412E-A8BF-4B7A085A9CBE}"/>
      </w:docPartPr>
      <w:docPartBody>
        <w:p w:rsidR="00024F0C" w:rsidRDefault="001C0EC6" w:rsidP="001C0EC6">
          <w:pPr>
            <w:pStyle w:val="7E6EF75FF5F94E86BD0D0EAE72B55C7D"/>
          </w:pPr>
          <w:r w:rsidRPr="00CA68B7">
            <w:rPr>
              <w:rStyle w:val="PlaceholderText"/>
              <w:rFonts w:ascii="Arial" w:hAnsi="Arial" w:cs="Arial"/>
              <w:color w:val="808080" w:themeColor="background1" w:themeShade="80"/>
            </w:rPr>
            <w:t>Select</w:t>
          </w:r>
        </w:p>
      </w:docPartBody>
    </w:docPart>
    <w:docPart>
      <w:docPartPr>
        <w:name w:val="9610E69C9BC1445EAEB7AA15179C0B54"/>
        <w:category>
          <w:name w:val="General"/>
          <w:gallery w:val="placeholder"/>
        </w:category>
        <w:types>
          <w:type w:val="bbPlcHdr"/>
        </w:types>
        <w:behaviors>
          <w:behavior w:val="content"/>
        </w:behaviors>
        <w:guid w:val="{D90949F5-5AD6-4930-BEBC-951B3EB0B5D5}"/>
      </w:docPartPr>
      <w:docPartBody>
        <w:p w:rsidR="00024F0C" w:rsidRDefault="001C0EC6" w:rsidP="001C0EC6">
          <w:pPr>
            <w:pStyle w:val="9610E69C9BC1445EAEB7AA15179C0B54"/>
          </w:pPr>
          <w:r w:rsidRPr="00CA68B7">
            <w:rPr>
              <w:rStyle w:val="PlaceholderText"/>
              <w:rFonts w:ascii="Arial" w:hAnsi="Arial" w:cs="Arial"/>
              <w:color w:val="808080" w:themeColor="background1" w:themeShade="80"/>
            </w:rPr>
            <w:t>Select</w:t>
          </w:r>
        </w:p>
      </w:docPartBody>
    </w:docPart>
    <w:docPart>
      <w:docPartPr>
        <w:name w:val="CD3703D153A74A10B73A1B7F312FE58A"/>
        <w:category>
          <w:name w:val="General"/>
          <w:gallery w:val="placeholder"/>
        </w:category>
        <w:types>
          <w:type w:val="bbPlcHdr"/>
        </w:types>
        <w:behaviors>
          <w:behavior w:val="content"/>
        </w:behaviors>
        <w:guid w:val="{3D1DDE57-7EB7-4145-8798-CFE0D02862DC}"/>
      </w:docPartPr>
      <w:docPartBody>
        <w:p w:rsidR="00024F0C" w:rsidRDefault="001C0EC6" w:rsidP="001C0EC6">
          <w:pPr>
            <w:pStyle w:val="CD3703D153A74A10B73A1B7F312FE58A"/>
          </w:pPr>
          <w:r w:rsidRPr="00CA68B7">
            <w:rPr>
              <w:rStyle w:val="PlaceholderText"/>
              <w:rFonts w:ascii="Arial" w:hAnsi="Arial" w:cs="Arial"/>
              <w:color w:val="808080" w:themeColor="background1" w:themeShade="80"/>
            </w:rPr>
            <w:t>Select</w:t>
          </w:r>
        </w:p>
      </w:docPartBody>
    </w:docPart>
    <w:docPart>
      <w:docPartPr>
        <w:name w:val="6E095599C13F4590893D54775119855E"/>
        <w:category>
          <w:name w:val="General"/>
          <w:gallery w:val="placeholder"/>
        </w:category>
        <w:types>
          <w:type w:val="bbPlcHdr"/>
        </w:types>
        <w:behaviors>
          <w:behavior w:val="content"/>
        </w:behaviors>
        <w:guid w:val="{ACDE0966-D64D-4243-8D82-0CA4CCC10CAA}"/>
      </w:docPartPr>
      <w:docPartBody>
        <w:p w:rsidR="00024F0C" w:rsidRDefault="001C0EC6" w:rsidP="001C0EC6">
          <w:pPr>
            <w:pStyle w:val="6E095599C13F4590893D54775119855E"/>
          </w:pPr>
          <w:r w:rsidRPr="00CA68B7">
            <w:rPr>
              <w:rStyle w:val="PlaceholderText"/>
              <w:rFonts w:ascii="Arial" w:hAnsi="Arial" w:cs="Arial"/>
              <w:color w:val="808080" w:themeColor="background1" w:themeShade="80"/>
            </w:rPr>
            <w:t>Select</w:t>
          </w:r>
        </w:p>
      </w:docPartBody>
    </w:docPart>
    <w:docPart>
      <w:docPartPr>
        <w:name w:val="395873CA3CF541B2BD665626F00DF5D1"/>
        <w:category>
          <w:name w:val="General"/>
          <w:gallery w:val="placeholder"/>
        </w:category>
        <w:types>
          <w:type w:val="bbPlcHdr"/>
        </w:types>
        <w:behaviors>
          <w:behavior w:val="content"/>
        </w:behaviors>
        <w:guid w:val="{246ABDDC-075C-4614-AD05-9FB3471B1B68}"/>
      </w:docPartPr>
      <w:docPartBody>
        <w:p w:rsidR="00024F0C" w:rsidRDefault="001C0EC6" w:rsidP="001C0EC6">
          <w:pPr>
            <w:pStyle w:val="395873CA3CF541B2BD665626F00DF5D1"/>
          </w:pPr>
          <w:r w:rsidRPr="00CA68B7">
            <w:rPr>
              <w:rStyle w:val="PlaceholderText"/>
              <w:rFonts w:ascii="Arial" w:hAnsi="Arial" w:cs="Arial"/>
              <w:color w:val="808080" w:themeColor="background1" w:themeShade="80"/>
            </w:rPr>
            <w:t>Select</w:t>
          </w:r>
        </w:p>
      </w:docPartBody>
    </w:docPart>
    <w:docPart>
      <w:docPartPr>
        <w:name w:val="CF135ACD2E8849E4ADB0E3360D0ED104"/>
        <w:category>
          <w:name w:val="General"/>
          <w:gallery w:val="placeholder"/>
        </w:category>
        <w:types>
          <w:type w:val="bbPlcHdr"/>
        </w:types>
        <w:behaviors>
          <w:behavior w:val="content"/>
        </w:behaviors>
        <w:guid w:val="{84327A2D-FD32-4E2D-BB23-20E7A09FBC71}"/>
      </w:docPartPr>
      <w:docPartBody>
        <w:p w:rsidR="00024F0C" w:rsidRDefault="001C0EC6" w:rsidP="001C0EC6">
          <w:pPr>
            <w:pStyle w:val="CF135ACD2E8849E4ADB0E3360D0ED104"/>
          </w:pPr>
          <w:r w:rsidRPr="00CA68B7">
            <w:rPr>
              <w:rStyle w:val="PlaceholderText"/>
              <w:rFonts w:ascii="Arial" w:hAnsi="Arial" w:cs="Arial"/>
              <w:color w:val="808080" w:themeColor="background1" w:themeShade="80"/>
            </w:rPr>
            <w:t>Select</w:t>
          </w:r>
        </w:p>
      </w:docPartBody>
    </w:docPart>
    <w:docPart>
      <w:docPartPr>
        <w:name w:val="5596204BB99A4D39A1121659CBCC92CE"/>
        <w:category>
          <w:name w:val="General"/>
          <w:gallery w:val="placeholder"/>
        </w:category>
        <w:types>
          <w:type w:val="bbPlcHdr"/>
        </w:types>
        <w:behaviors>
          <w:behavior w:val="content"/>
        </w:behaviors>
        <w:guid w:val="{E624546B-E7F7-4D9C-890B-7449B7980F0C}"/>
      </w:docPartPr>
      <w:docPartBody>
        <w:p w:rsidR="00024F0C" w:rsidRDefault="001C0EC6" w:rsidP="001C0EC6">
          <w:pPr>
            <w:pStyle w:val="5596204BB99A4D39A1121659CBCC92CE"/>
          </w:pPr>
          <w:r w:rsidRPr="00CA68B7">
            <w:rPr>
              <w:rStyle w:val="PlaceholderText"/>
              <w:rFonts w:ascii="Arial" w:hAnsi="Arial" w:cs="Arial"/>
              <w:color w:val="808080" w:themeColor="background1" w:themeShade="80"/>
            </w:rPr>
            <w:t>Select</w:t>
          </w:r>
        </w:p>
      </w:docPartBody>
    </w:docPart>
    <w:docPart>
      <w:docPartPr>
        <w:name w:val="0BD87C11B6F94B6CA12D448DD83C3F79"/>
        <w:category>
          <w:name w:val="General"/>
          <w:gallery w:val="placeholder"/>
        </w:category>
        <w:types>
          <w:type w:val="bbPlcHdr"/>
        </w:types>
        <w:behaviors>
          <w:behavior w:val="content"/>
        </w:behaviors>
        <w:guid w:val="{BE1FA2D1-EB00-46D9-B294-680779553E84}"/>
      </w:docPartPr>
      <w:docPartBody>
        <w:p w:rsidR="00024F0C" w:rsidRDefault="001C0EC6" w:rsidP="001C0EC6">
          <w:pPr>
            <w:pStyle w:val="0BD87C11B6F94B6CA12D448DD83C3F79"/>
          </w:pPr>
          <w:r w:rsidRPr="00CA68B7">
            <w:rPr>
              <w:rStyle w:val="PlaceholderText"/>
              <w:rFonts w:ascii="Arial" w:hAnsi="Arial" w:cs="Arial"/>
              <w:color w:val="808080" w:themeColor="background1" w:themeShade="80"/>
            </w:rPr>
            <w:t>Select</w:t>
          </w:r>
        </w:p>
      </w:docPartBody>
    </w:docPart>
    <w:docPart>
      <w:docPartPr>
        <w:name w:val="32FE18E0895F42FC88B9D3AC64922A65"/>
        <w:category>
          <w:name w:val="General"/>
          <w:gallery w:val="placeholder"/>
        </w:category>
        <w:types>
          <w:type w:val="bbPlcHdr"/>
        </w:types>
        <w:behaviors>
          <w:behavior w:val="content"/>
        </w:behaviors>
        <w:guid w:val="{FE2D437B-F2CA-4A15-B7A6-CBBA1FD6FC27}"/>
      </w:docPartPr>
      <w:docPartBody>
        <w:p w:rsidR="00024F0C" w:rsidRDefault="001C0EC6" w:rsidP="001C0EC6">
          <w:pPr>
            <w:pStyle w:val="32FE18E0895F42FC88B9D3AC64922A65"/>
          </w:pPr>
          <w:r w:rsidRPr="00CA68B7">
            <w:rPr>
              <w:rStyle w:val="PlaceholderText"/>
              <w:rFonts w:ascii="Arial" w:hAnsi="Arial" w:cs="Arial"/>
              <w:color w:val="808080" w:themeColor="background1" w:themeShade="80"/>
            </w:rPr>
            <w:t>Select</w:t>
          </w:r>
        </w:p>
      </w:docPartBody>
    </w:docPart>
    <w:docPart>
      <w:docPartPr>
        <w:name w:val="DD75EB3EEFCE4044A188E374C3055C99"/>
        <w:category>
          <w:name w:val="General"/>
          <w:gallery w:val="placeholder"/>
        </w:category>
        <w:types>
          <w:type w:val="bbPlcHdr"/>
        </w:types>
        <w:behaviors>
          <w:behavior w:val="content"/>
        </w:behaviors>
        <w:guid w:val="{BA8F0F29-F3E3-40BB-82FF-5D96F7C6AA70}"/>
      </w:docPartPr>
      <w:docPartBody>
        <w:p w:rsidR="00024F0C" w:rsidRDefault="001C0EC6" w:rsidP="001C0EC6">
          <w:pPr>
            <w:pStyle w:val="DD75EB3EEFCE4044A188E374C3055C99"/>
          </w:pPr>
          <w:r w:rsidRPr="00CA68B7">
            <w:rPr>
              <w:rStyle w:val="PlaceholderText"/>
              <w:rFonts w:ascii="Arial" w:hAnsi="Arial" w:cs="Arial"/>
              <w:color w:val="808080" w:themeColor="background1" w:themeShade="80"/>
            </w:rPr>
            <w:t>Select</w:t>
          </w:r>
        </w:p>
      </w:docPartBody>
    </w:docPart>
    <w:docPart>
      <w:docPartPr>
        <w:name w:val="C0A502F16CD44444A2B04785768818AE"/>
        <w:category>
          <w:name w:val="General"/>
          <w:gallery w:val="placeholder"/>
        </w:category>
        <w:types>
          <w:type w:val="bbPlcHdr"/>
        </w:types>
        <w:behaviors>
          <w:behavior w:val="content"/>
        </w:behaviors>
        <w:guid w:val="{170260A8-8DCF-4398-AD6E-B57DD7B0B790}"/>
      </w:docPartPr>
      <w:docPartBody>
        <w:p w:rsidR="00024F0C" w:rsidRDefault="001C0EC6" w:rsidP="001C0EC6">
          <w:pPr>
            <w:pStyle w:val="C0A502F16CD44444A2B04785768818AE"/>
          </w:pPr>
          <w:r w:rsidRPr="00CA68B7">
            <w:rPr>
              <w:rStyle w:val="PlaceholderText"/>
              <w:rFonts w:ascii="Arial" w:hAnsi="Arial" w:cs="Arial"/>
              <w:color w:val="808080" w:themeColor="background1" w:themeShade="80"/>
            </w:rPr>
            <w:t>Select</w:t>
          </w:r>
        </w:p>
      </w:docPartBody>
    </w:docPart>
    <w:docPart>
      <w:docPartPr>
        <w:name w:val="BC46B6CC2BE74ADCA67146A3A66C0E47"/>
        <w:category>
          <w:name w:val="General"/>
          <w:gallery w:val="placeholder"/>
        </w:category>
        <w:types>
          <w:type w:val="bbPlcHdr"/>
        </w:types>
        <w:behaviors>
          <w:behavior w:val="content"/>
        </w:behaviors>
        <w:guid w:val="{8C4BD119-BB8B-4D51-A63B-19CD6885163E}"/>
      </w:docPartPr>
      <w:docPartBody>
        <w:p w:rsidR="00024F0C" w:rsidRDefault="001C0EC6" w:rsidP="001C0EC6">
          <w:pPr>
            <w:pStyle w:val="BC46B6CC2BE74ADCA67146A3A66C0E47"/>
          </w:pPr>
          <w:r w:rsidRPr="00CA68B7">
            <w:rPr>
              <w:rStyle w:val="PlaceholderText"/>
              <w:rFonts w:ascii="Arial" w:hAnsi="Arial" w:cs="Arial"/>
              <w:color w:val="808080" w:themeColor="background1" w:themeShade="80"/>
            </w:rPr>
            <w:t>Select</w:t>
          </w:r>
        </w:p>
      </w:docPartBody>
    </w:docPart>
    <w:docPart>
      <w:docPartPr>
        <w:name w:val="5C640CD7FA8E45D780034008CF183E32"/>
        <w:category>
          <w:name w:val="General"/>
          <w:gallery w:val="placeholder"/>
        </w:category>
        <w:types>
          <w:type w:val="bbPlcHdr"/>
        </w:types>
        <w:behaviors>
          <w:behavior w:val="content"/>
        </w:behaviors>
        <w:guid w:val="{8F9DF4FB-5DF7-4A88-B92E-885E3D82A9A1}"/>
      </w:docPartPr>
      <w:docPartBody>
        <w:p w:rsidR="00024F0C" w:rsidRDefault="001C0EC6" w:rsidP="001C0EC6">
          <w:pPr>
            <w:pStyle w:val="5C640CD7FA8E45D780034008CF183E32"/>
          </w:pPr>
          <w:r w:rsidRPr="00CA68B7">
            <w:rPr>
              <w:rStyle w:val="PlaceholderText"/>
              <w:rFonts w:ascii="Arial" w:hAnsi="Arial" w:cs="Arial"/>
              <w:color w:val="808080" w:themeColor="background1" w:themeShade="80"/>
            </w:rPr>
            <w:t>Select</w:t>
          </w:r>
        </w:p>
      </w:docPartBody>
    </w:docPart>
    <w:docPart>
      <w:docPartPr>
        <w:name w:val="6BB911AD25344477B42334ED1767AA48"/>
        <w:category>
          <w:name w:val="General"/>
          <w:gallery w:val="placeholder"/>
        </w:category>
        <w:types>
          <w:type w:val="bbPlcHdr"/>
        </w:types>
        <w:behaviors>
          <w:behavior w:val="content"/>
        </w:behaviors>
        <w:guid w:val="{D6205DED-5B34-4DB4-8128-1504B6786C3E}"/>
      </w:docPartPr>
      <w:docPartBody>
        <w:p w:rsidR="00024F0C" w:rsidRDefault="001C0EC6" w:rsidP="001C0EC6">
          <w:pPr>
            <w:pStyle w:val="6BB911AD25344477B42334ED1767AA48"/>
          </w:pPr>
          <w:r w:rsidRPr="00CA68B7">
            <w:rPr>
              <w:rStyle w:val="PlaceholderText"/>
              <w:rFonts w:ascii="Arial" w:hAnsi="Arial" w:cs="Arial"/>
              <w:color w:val="808080" w:themeColor="background1" w:themeShade="80"/>
            </w:rPr>
            <w:t>Select</w:t>
          </w:r>
        </w:p>
      </w:docPartBody>
    </w:docPart>
    <w:docPart>
      <w:docPartPr>
        <w:name w:val="5B46B370076E4E59B0DA35F2E6A99024"/>
        <w:category>
          <w:name w:val="General"/>
          <w:gallery w:val="placeholder"/>
        </w:category>
        <w:types>
          <w:type w:val="bbPlcHdr"/>
        </w:types>
        <w:behaviors>
          <w:behavior w:val="content"/>
        </w:behaviors>
        <w:guid w:val="{F4E3FAA7-2B06-4539-B5F2-4F0DFF8BF546}"/>
      </w:docPartPr>
      <w:docPartBody>
        <w:p w:rsidR="00024F0C" w:rsidRDefault="001C0EC6" w:rsidP="001C0EC6">
          <w:pPr>
            <w:pStyle w:val="5B46B370076E4E59B0DA35F2E6A99024"/>
          </w:pPr>
          <w:r w:rsidRPr="00CA68B7">
            <w:rPr>
              <w:rStyle w:val="PlaceholderText"/>
              <w:rFonts w:ascii="Arial" w:hAnsi="Arial" w:cs="Arial"/>
              <w:color w:val="808080" w:themeColor="background1" w:themeShade="80"/>
            </w:rPr>
            <w:t>Select</w:t>
          </w:r>
        </w:p>
      </w:docPartBody>
    </w:docPart>
    <w:docPart>
      <w:docPartPr>
        <w:name w:val="6649E5629EA64A1A99BC39F02AD81F0D"/>
        <w:category>
          <w:name w:val="General"/>
          <w:gallery w:val="placeholder"/>
        </w:category>
        <w:types>
          <w:type w:val="bbPlcHdr"/>
        </w:types>
        <w:behaviors>
          <w:behavior w:val="content"/>
        </w:behaviors>
        <w:guid w:val="{B22636A0-356A-402D-A992-F0E6DFCDA980}"/>
      </w:docPartPr>
      <w:docPartBody>
        <w:p w:rsidR="00024F0C" w:rsidRDefault="001C0EC6" w:rsidP="001C0EC6">
          <w:pPr>
            <w:pStyle w:val="6649E5629EA64A1A99BC39F02AD81F0D"/>
          </w:pPr>
          <w:r w:rsidRPr="00CA68B7">
            <w:rPr>
              <w:rStyle w:val="PlaceholderText"/>
              <w:rFonts w:ascii="Arial" w:hAnsi="Arial" w:cs="Arial"/>
              <w:color w:val="808080" w:themeColor="background1" w:themeShade="80"/>
            </w:rPr>
            <w:t>Select</w:t>
          </w:r>
        </w:p>
      </w:docPartBody>
    </w:docPart>
    <w:docPart>
      <w:docPartPr>
        <w:name w:val="EBE5274790E34421A35ED342EFC9970A"/>
        <w:category>
          <w:name w:val="General"/>
          <w:gallery w:val="placeholder"/>
        </w:category>
        <w:types>
          <w:type w:val="bbPlcHdr"/>
        </w:types>
        <w:behaviors>
          <w:behavior w:val="content"/>
        </w:behaviors>
        <w:guid w:val="{5789131F-DD61-4B87-A8D1-19260D83DA70}"/>
      </w:docPartPr>
      <w:docPartBody>
        <w:p w:rsidR="00024F0C" w:rsidRDefault="001C0EC6" w:rsidP="001C0EC6">
          <w:pPr>
            <w:pStyle w:val="EBE5274790E34421A35ED342EFC9970A"/>
          </w:pPr>
          <w:r w:rsidRPr="00CA68B7">
            <w:rPr>
              <w:rStyle w:val="PlaceholderText"/>
              <w:rFonts w:ascii="Arial" w:hAnsi="Arial" w:cs="Arial"/>
              <w:color w:val="808080" w:themeColor="background1" w:themeShade="80"/>
            </w:rPr>
            <w:t>Select</w:t>
          </w:r>
        </w:p>
      </w:docPartBody>
    </w:docPart>
    <w:docPart>
      <w:docPartPr>
        <w:name w:val="AC1EC1C6C53C4BCA9E026CD7CEB610DE"/>
        <w:category>
          <w:name w:val="General"/>
          <w:gallery w:val="placeholder"/>
        </w:category>
        <w:types>
          <w:type w:val="bbPlcHdr"/>
        </w:types>
        <w:behaviors>
          <w:behavior w:val="content"/>
        </w:behaviors>
        <w:guid w:val="{53F27018-5D58-4821-90D0-646054D78C63}"/>
      </w:docPartPr>
      <w:docPartBody>
        <w:p w:rsidR="00024F0C" w:rsidRDefault="001C0EC6" w:rsidP="001C0EC6">
          <w:pPr>
            <w:pStyle w:val="AC1EC1C6C53C4BCA9E026CD7CEB610DE"/>
          </w:pPr>
          <w:r w:rsidRPr="00CA68B7">
            <w:rPr>
              <w:rStyle w:val="PlaceholderText"/>
              <w:rFonts w:ascii="Arial" w:hAnsi="Arial" w:cs="Arial"/>
              <w:color w:val="808080" w:themeColor="background1" w:themeShade="80"/>
            </w:rPr>
            <w:t>Select</w:t>
          </w:r>
        </w:p>
      </w:docPartBody>
    </w:docPart>
    <w:docPart>
      <w:docPartPr>
        <w:name w:val="ADB1BD1E84C644C681D9B4096CE4CC41"/>
        <w:category>
          <w:name w:val="General"/>
          <w:gallery w:val="placeholder"/>
        </w:category>
        <w:types>
          <w:type w:val="bbPlcHdr"/>
        </w:types>
        <w:behaviors>
          <w:behavior w:val="content"/>
        </w:behaviors>
        <w:guid w:val="{CDE5E539-F4C8-4AA6-9315-E441427BC7D2}"/>
      </w:docPartPr>
      <w:docPartBody>
        <w:p w:rsidR="00024F0C" w:rsidRDefault="001C0EC6" w:rsidP="001C0EC6">
          <w:pPr>
            <w:pStyle w:val="ADB1BD1E84C644C681D9B4096CE4CC41"/>
          </w:pPr>
          <w:r w:rsidRPr="00CA68B7">
            <w:rPr>
              <w:rStyle w:val="PlaceholderText"/>
              <w:rFonts w:ascii="Arial" w:hAnsi="Arial" w:cs="Arial"/>
              <w:color w:val="808080" w:themeColor="background1" w:themeShade="80"/>
            </w:rPr>
            <w:t>Select</w:t>
          </w:r>
        </w:p>
      </w:docPartBody>
    </w:docPart>
    <w:docPart>
      <w:docPartPr>
        <w:name w:val="0F5A5F0C2A244CF79EBCCF2D31292151"/>
        <w:category>
          <w:name w:val="General"/>
          <w:gallery w:val="placeholder"/>
        </w:category>
        <w:types>
          <w:type w:val="bbPlcHdr"/>
        </w:types>
        <w:behaviors>
          <w:behavior w:val="content"/>
        </w:behaviors>
        <w:guid w:val="{63007E4B-9CBC-4D0B-9407-B1EFC1173A55}"/>
      </w:docPartPr>
      <w:docPartBody>
        <w:p w:rsidR="00024F0C" w:rsidRDefault="001C0EC6" w:rsidP="001C0EC6">
          <w:pPr>
            <w:pStyle w:val="0F5A5F0C2A244CF79EBCCF2D31292151"/>
          </w:pPr>
          <w:r w:rsidRPr="00CA68B7">
            <w:rPr>
              <w:rStyle w:val="PlaceholderText"/>
              <w:rFonts w:ascii="Arial" w:hAnsi="Arial" w:cs="Arial"/>
              <w:color w:val="808080" w:themeColor="background1" w:themeShade="80"/>
            </w:rPr>
            <w:t>Select</w:t>
          </w:r>
        </w:p>
      </w:docPartBody>
    </w:docPart>
    <w:docPart>
      <w:docPartPr>
        <w:name w:val="FC82AFA525104E08809E984DAEE609EA"/>
        <w:category>
          <w:name w:val="General"/>
          <w:gallery w:val="placeholder"/>
        </w:category>
        <w:types>
          <w:type w:val="bbPlcHdr"/>
        </w:types>
        <w:behaviors>
          <w:behavior w:val="content"/>
        </w:behaviors>
        <w:guid w:val="{EA5BD449-9970-4D22-940B-47C1D1B8A82A}"/>
      </w:docPartPr>
      <w:docPartBody>
        <w:p w:rsidR="00024F0C" w:rsidRDefault="001C0EC6" w:rsidP="001C0EC6">
          <w:pPr>
            <w:pStyle w:val="FC82AFA525104E08809E984DAEE609EA"/>
          </w:pPr>
          <w:r w:rsidRPr="00CA68B7">
            <w:rPr>
              <w:rStyle w:val="PlaceholderText"/>
              <w:rFonts w:ascii="Arial" w:hAnsi="Arial" w:cs="Arial"/>
              <w:color w:val="808080" w:themeColor="background1" w:themeShade="80"/>
            </w:rPr>
            <w:t>Select</w:t>
          </w:r>
        </w:p>
      </w:docPartBody>
    </w:docPart>
    <w:docPart>
      <w:docPartPr>
        <w:name w:val="2DDCDB08C4604948B50A7427ADFCD2A3"/>
        <w:category>
          <w:name w:val="General"/>
          <w:gallery w:val="placeholder"/>
        </w:category>
        <w:types>
          <w:type w:val="bbPlcHdr"/>
        </w:types>
        <w:behaviors>
          <w:behavior w:val="content"/>
        </w:behaviors>
        <w:guid w:val="{4537F5B5-2A47-43A8-9E17-A6FDD3658430}"/>
      </w:docPartPr>
      <w:docPartBody>
        <w:p w:rsidR="00024F0C" w:rsidRDefault="001C0EC6" w:rsidP="001C0EC6">
          <w:pPr>
            <w:pStyle w:val="2DDCDB08C4604948B50A7427ADFCD2A3"/>
          </w:pPr>
          <w:r w:rsidRPr="00CA68B7">
            <w:rPr>
              <w:rStyle w:val="PlaceholderText"/>
              <w:rFonts w:ascii="Arial" w:hAnsi="Arial" w:cs="Arial"/>
              <w:color w:val="808080" w:themeColor="background1" w:themeShade="80"/>
            </w:rPr>
            <w:t>Select</w:t>
          </w:r>
        </w:p>
      </w:docPartBody>
    </w:docPart>
    <w:docPart>
      <w:docPartPr>
        <w:name w:val="81D05C4ABE044770A33555418AE1C5D1"/>
        <w:category>
          <w:name w:val="General"/>
          <w:gallery w:val="placeholder"/>
        </w:category>
        <w:types>
          <w:type w:val="bbPlcHdr"/>
        </w:types>
        <w:behaviors>
          <w:behavior w:val="content"/>
        </w:behaviors>
        <w:guid w:val="{65451B8E-D32A-4905-B4C3-B14641C21AE2}"/>
      </w:docPartPr>
      <w:docPartBody>
        <w:p w:rsidR="00024F0C" w:rsidRDefault="001C0EC6" w:rsidP="001C0EC6">
          <w:pPr>
            <w:pStyle w:val="81D05C4ABE044770A33555418AE1C5D1"/>
          </w:pPr>
          <w:r w:rsidRPr="00CA68B7">
            <w:rPr>
              <w:rStyle w:val="PlaceholderText"/>
              <w:rFonts w:ascii="Arial" w:hAnsi="Arial" w:cs="Arial"/>
              <w:color w:val="808080" w:themeColor="background1" w:themeShade="80"/>
            </w:rPr>
            <w:t>Select</w:t>
          </w:r>
        </w:p>
      </w:docPartBody>
    </w:docPart>
    <w:docPart>
      <w:docPartPr>
        <w:name w:val="1ACA1105AFB14B8F937212B4FB8490E6"/>
        <w:category>
          <w:name w:val="General"/>
          <w:gallery w:val="placeholder"/>
        </w:category>
        <w:types>
          <w:type w:val="bbPlcHdr"/>
        </w:types>
        <w:behaviors>
          <w:behavior w:val="content"/>
        </w:behaviors>
        <w:guid w:val="{9E9A04A3-D711-4A99-BA86-3715D1DC2539}"/>
      </w:docPartPr>
      <w:docPartBody>
        <w:p w:rsidR="00024F0C" w:rsidRDefault="001C0EC6" w:rsidP="001C0EC6">
          <w:pPr>
            <w:pStyle w:val="1ACA1105AFB14B8F937212B4FB8490E6"/>
          </w:pPr>
          <w:r w:rsidRPr="00CA68B7">
            <w:rPr>
              <w:rStyle w:val="PlaceholderText"/>
              <w:rFonts w:ascii="Arial" w:hAnsi="Arial" w:cs="Arial"/>
              <w:color w:val="808080" w:themeColor="background1" w:themeShade="80"/>
            </w:rPr>
            <w:t>Select</w:t>
          </w:r>
        </w:p>
      </w:docPartBody>
    </w:docPart>
    <w:docPart>
      <w:docPartPr>
        <w:name w:val="D9EB9633709E44E9A5338E0FA67B084C"/>
        <w:category>
          <w:name w:val="General"/>
          <w:gallery w:val="placeholder"/>
        </w:category>
        <w:types>
          <w:type w:val="bbPlcHdr"/>
        </w:types>
        <w:behaviors>
          <w:behavior w:val="content"/>
        </w:behaviors>
        <w:guid w:val="{22F97060-DA1C-4EEF-A18D-11E47FEF2C90}"/>
      </w:docPartPr>
      <w:docPartBody>
        <w:p w:rsidR="00024F0C" w:rsidRDefault="001C0EC6" w:rsidP="001C0EC6">
          <w:pPr>
            <w:pStyle w:val="D9EB9633709E44E9A5338E0FA67B084C"/>
          </w:pPr>
          <w:r w:rsidRPr="00CA68B7">
            <w:rPr>
              <w:rStyle w:val="PlaceholderText"/>
              <w:rFonts w:ascii="Arial" w:hAnsi="Arial" w:cs="Arial"/>
              <w:color w:val="808080" w:themeColor="background1" w:themeShade="80"/>
            </w:rPr>
            <w:t>Select</w:t>
          </w:r>
        </w:p>
      </w:docPartBody>
    </w:docPart>
    <w:docPart>
      <w:docPartPr>
        <w:name w:val="00FCA5AE6F9E4A7DB78AEFB049342765"/>
        <w:category>
          <w:name w:val="General"/>
          <w:gallery w:val="placeholder"/>
        </w:category>
        <w:types>
          <w:type w:val="bbPlcHdr"/>
        </w:types>
        <w:behaviors>
          <w:behavior w:val="content"/>
        </w:behaviors>
        <w:guid w:val="{54E5A620-8F68-492E-B2E0-3D0FB0F9A56D}"/>
      </w:docPartPr>
      <w:docPartBody>
        <w:p w:rsidR="00024F0C" w:rsidRDefault="001C0EC6" w:rsidP="001C0EC6">
          <w:pPr>
            <w:pStyle w:val="00FCA5AE6F9E4A7DB78AEFB049342765"/>
          </w:pPr>
          <w:r w:rsidRPr="00CA68B7">
            <w:rPr>
              <w:rStyle w:val="PlaceholderText"/>
              <w:rFonts w:ascii="Arial" w:hAnsi="Arial" w:cs="Arial"/>
              <w:color w:val="808080" w:themeColor="background1" w:themeShade="80"/>
            </w:rPr>
            <w:t>Select</w:t>
          </w:r>
        </w:p>
      </w:docPartBody>
    </w:docPart>
    <w:docPart>
      <w:docPartPr>
        <w:name w:val="737D90862A6E416EB6CF687F5FA60EE8"/>
        <w:category>
          <w:name w:val="General"/>
          <w:gallery w:val="placeholder"/>
        </w:category>
        <w:types>
          <w:type w:val="bbPlcHdr"/>
        </w:types>
        <w:behaviors>
          <w:behavior w:val="content"/>
        </w:behaviors>
        <w:guid w:val="{9EE68EEC-EBE9-46B2-A613-328132B60D87}"/>
      </w:docPartPr>
      <w:docPartBody>
        <w:p w:rsidR="00024F0C" w:rsidRDefault="001C0EC6" w:rsidP="001C0EC6">
          <w:pPr>
            <w:pStyle w:val="737D90862A6E416EB6CF687F5FA60EE8"/>
          </w:pPr>
          <w:r w:rsidRPr="00CA68B7">
            <w:rPr>
              <w:rStyle w:val="PlaceholderText"/>
              <w:rFonts w:ascii="Arial" w:hAnsi="Arial" w:cs="Arial"/>
              <w:color w:val="808080" w:themeColor="background1" w:themeShade="80"/>
            </w:rPr>
            <w:t>Select</w:t>
          </w:r>
        </w:p>
      </w:docPartBody>
    </w:docPart>
    <w:docPart>
      <w:docPartPr>
        <w:name w:val="A02EAE54B5A3483B954A71DDF5B10AB3"/>
        <w:category>
          <w:name w:val="General"/>
          <w:gallery w:val="placeholder"/>
        </w:category>
        <w:types>
          <w:type w:val="bbPlcHdr"/>
        </w:types>
        <w:behaviors>
          <w:behavior w:val="content"/>
        </w:behaviors>
        <w:guid w:val="{F559E92C-27FD-4EEF-8EC0-345BE8C65DC7}"/>
      </w:docPartPr>
      <w:docPartBody>
        <w:p w:rsidR="00024F0C" w:rsidRDefault="001C0EC6" w:rsidP="001C0EC6">
          <w:pPr>
            <w:pStyle w:val="A02EAE54B5A3483B954A71DDF5B10AB3"/>
          </w:pPr>
          <w:r w:rsidRPr="00CA68B7">
            <w:rPr>
              <w:rStyle w:val="PlaceholderText"/>
              <w:rFonts w:ascii="Arial" w:hAnsi="Arial" w:cs="Arial"/>
              <w:color w:val="808080" w:themeColor="background1" w:themeShade="80"/>
            </w:rPr>
            <w:t>Select</w:t>
          </w:r>
        </w:p>
      </w:docPartBody>
    </w:docPart>
    <w:docPart>
      <w:docPartPr>
        <w:name w:val="358D12FE22394EDDBE645D321EC1EE55"/>
        <w:category>
          <w:name w:val="General"/>
          <w:gallery w:val="placeholder"/>
        </w:category>
        <w:types>
          <w:type w:val="bbPlcHdr"/>
        </w:types>
        <w:behaviors>
          <w:behavior w:val="content"/>
        </w:behaviors>
        <w:guid w:val="{32216437-6981-4982-BABC-D8728C865D4F}"/>
      </w:docPartPr>
      <w:docPartBody>
        <w:p w:rsidR="00024F0C" w:rsidRDefault="001C0EC6" w:rsidP="001C0EC6">
          <w:pPr>
            <w:pStyle w:val="358D12FE22394EDDBE645D321EC1EE55"/>
          </w:pPr>
          <w:r w:rsidRPr="00CA68B7">
            <w:rPr>
              <w:rStyle w:val="PlaceholderText"/>
              <w:rFonts w:ascii="Arial" w:hAnsi="Arial" w:cs="Arial"/>
              <w:color w:val="808080" w:themeColor="background1" w:themeShade="80"/>
            </w:rPr>
            <w:t>Select</w:t>
          </w:r>
        </w:p>
      </w:docPartBody>
    </w:docPart>
    <w:docPart>
      <w:docPartPr>
        <w:name w:val="51055EC08D1B44FFB9DA3F4775846EEA"/>
        <w:category>
          <w:name w:val="General"/>
          <w:gallery w:val="placeholder"/>
        </w:category>
        <w:types>
          <w:type w:val="bbPlcHdr"/>
        </w:types>
        <w:behaviors>
          <w:behavior w:val="content"/>
        </w:behaviors>
        <w:guid w:val="{3CDD04FB-5BE8-47A1-9CE2-D109B5D30B7D}"/>
      </w:docPartPr>
      <w:docPartBody>
        <w:p w:rsidR="00024F0C" w:rsidRDefault="001C0EC6" w:rsidP="001C0EC6">
          <w:pPr>
            <w:pStyle w:val="51055EC08D1B44FFB9DA3F4775846EEA"/>
          </w:pPr>
          <w:r w:rsidRPr="00CA68B7">
            <w:rPr>
              <w:rStyle w:val="PlaceholderText"/>
              <w:rFonts w:ascii="Arial" w:hAnsi="Arial" w:cs="Arial"/>
              <w:color w:val="808080" w:themeColor="background1" w:themeShade="80"/>
            </w:rPr>
            <w:t>Select</w:t>
          </w:r>
        </w:p>
      </w:docPartBody>
    </w:docPart>
    <w:docPart>
      <w:docPartPr>
        <w:name w:val="3A428A3C0EBD49779719AB8C550E92CC"/>
        <w:category>
          <w:name w:val="General"/>
          <w:gallery w:val="placeholder"/>
        </w:category>
        <w:types>
          <w:type w:val="bbPlcHdr"/>
        </w:types>
        <w:behaviors>
          <w:behavior w:val="content"/>
        </w:behaviors>
        <w:guid w:val="{0FE59654-5822-4547-B522-B28368C71F51}"/>
      </w:docPartPr>
      <w:docPartBody>
        <w:p w:rsidR="00024F0C" w:rsidRDefault="001C0EC6" w:rsidP="001C0EC6">
          <w:pPr>
            <w:pStyle w:val="3A428A3C0EBD49779719AB8C550E92CC"/>
          </w:pPr>
          <w:r w:rsidRPr="00CA68B7">
            <w:rPr>
              <w:rStyle w:val="PlaceholderText"/>
              <w:rFonts w:ascii="Arial" w:hAnsi="Arial" w:cs="Arial"/>
              <w:color w:val="808080" w:themeColor="background1" w:themeShade="80"/>
            </w:rPr>
            <w:t>Select</w:t>
          </w:r>
        </w:p>
      </w:docPartBody>
    </w:docPart>
    <w:docPart>
      <w:docPartPr>
        <w:name w:val="2800147D9F404B88976060CC346491E8"/>
        <w:category>
          <w:name w:val="General"/>
          <w:gallery w:val="placeholder"/>
        </w:category>
        <w:types>
          <w:type w:val="bbPlcHdr"/>
        </w:types>
        <w:behaviors>
          <w:behavior w:val="content"/>
        </w:behaviors>
        <w:guid w:val="{5F4766EE-2D54-4D94-A776-0DD0F858F3E6}"/>
      </w:docPartPr>
      <w:docPartBody>
        <w:p w:rsidR="00024F0C" w:rsidRDefault="001C0EC6" w:rsidP="001C0EC6">
          <w:pPr>
            <w:pStyle w:val="2800147D9F404B88976060CC346491E8"/>
          </w:pPr>
          <w:r w:rsidRPr="00CA68B7">
            <w:rPr>
              <w:rStyle w:val="PlaceholderText"/>
              <w:rFonts w:ascii="Arial" w:hAnsi="Arial" w:cs="Arial"/>
              <w:color w:val="808080" w:themeColor="background1" w:themeShade="80"/>
            </w:rPr>
            <w:t>Select</w:t>
          </w:r>
        </w:p>
      </w:docPartBody>
    </w:docPart>
    <w:docPart>
      <w:docPartPr>
        <w:name w:val="C5C80454A86F438EBCA37BEB8C6E3199"/>
        <w:category>
          <w:name w:val="General"/>
          <w:gallery w:val="placeholder"/>
        </w:category>
        <w:types>
          <w:type w:val="bbPlcHdr"/>
        </w:types>
        <w:behaviors>
          <w:behavior w:val="content"/>
        </w:behaviors>
        <w:guid w:val="{8611A592-974B-484A-816D-98704C75A423}"/>
      </w:docPartPr>
      <w:docPartBody>
        <w:p w:rsidR="00024F0C" w:rsidRDefault="001C0EC6" w:rsidP="001C0EC6">
          <w:pPr>
            <w:pStyle w:val="C5C80454A86F438EBCA37BEB8C6E3199"/>
          </w:pPr>
          <w:r w:rsidRPr="00CA68B7">
            <w:rPr>
              <w:rStyle w:val="PlaceholderText"/>
              <w:rFonts w:ascii="Arial" w:hAnsi="Arial" w:cs="Arial"/>
              <w:color w:val="808080" w:themeColor="background1" w:themeShade="80"/>
            </w:rPr>
            <w:t>Select</w:t>
          </w:r>
        </w:p>
      </w:docPartBody>
    </w:docPart>
    <w:docPart>
      <w:docPartPr>
        <w:name w:val="C0A1B769B64A45FCB58649284019FE39"/>
        <w:category>
          <w:name w:val="General"/>
          <w:gallery w:val="placeholder"/>
        </w:category>
        <w:types>
          <w:type w:val="bbPlcHdr"/>
        </w:types>
        <w:behaviors>
          <w:behavior w:val="content"/>
        </w:behaviors>
        <w:guid w:val="{698D4612-0745-4C32-A567-3848B9FB8259}"/>
      </w:docPartPr>
      <w:docPartBody>
        <w:p w:rsidR="00024F0C" w:rsidRDefault="001C0EC6" w:rsidP="001C0EC6">
          <w:pPr>
            <w:pStyle w:val="C0A1B769B64A45FCB58649284019FE39"/>
          </w:pPr>
          <w:r w:rsidRPr="00CA68B7">
            <w:rPr>
              <w:rStyle w:val="PlaceholderText"/>
              <w:rFonts w:ascii="Arial" w:hAnsi="Arial" w:cs="Arial"/>
              <w:color w:val="808080" w:themeColor="background1" w:themeShade="80"/>
            </w:rPr>
            <w:t>Select</w:t>
          </w:r>
        </w:p>
      </w:docPartBody>
    </w:docPart>
    <w:docPart>
      <w:docPartPr>
        <w:name w:val="EC279B325E6F4B6BA2EA906266E16016"/>
        <w:category>
          <w:name w:val="General"/>
          <w:gallery w:val="placeholder"/>
        </w:category>
        <w:types>
          <w:type w:val="bbPlcHdr"/>
        </w:types>
        <w:behaviors>
          <w:behavior w:val="content"/>
        </w:behaviors>
        <w:guid w:val="{A2B69DDA-D2D0-4296-966E-A99C200633CC}"/>
      </w:docPartPr>
      <w:docPartBody>
        <w:p w:rsidR="00024F0C" w:rsidRDefault="001C0EC6" w:rsidP="001C0EC6">
          <w:pPr>
            <w:pStyle w:val="EC279B325E6F4B6BA2EA906266E16016"/>
          </w:pPr>
          <w:r w:rsidRPr="00CA68B7">
            <w:rPr>
              <w:rStyle w:val="PlaceholderText"/>
              <w:rFonts w:ascii="Arial" w:hAnsi="Arial" w:cs="Arial"/>
              <w:color w:val="808080" w:themeColor="background1" w:themeShade="80"/>
            </w:rPr>
            <w:t>Select</w:t>
          </w:r>
        </w:p>
      </w:docPartBody>
    </w:docPart>
    <w:docPart>
      <w:docPartPr>
        <w:name w:val="E2BCAE3A9AB54F7A80DEB754C3F919D3"/>
        <w:category>
          <w:name w:val="General"/>
          <w:gallery w:val="placeholder"/>
        </w:category>
        <w:types>
          <w:type w:val="bbPlcHdr"/>
        </w:types>
        <w:behaviors>
          <w:behavior w:val="content"/>
        </w:behaviors>
        <w:guid w:val="{BBA0CCEB-513B-4228-B821-B27929334BE0}"/>
      </w:docPartPr>
      <w:docPartBody>
        <w:p w:rsidR="00024F0C" w:rsidRDefault="001C0EC6" w:rsidP="001C0EC6">
          <w:pPr>
            <w:pStyle w:val="E2BCAE3A9AB54F7A80DEB754C3F919D3"/>
          </w:pPr>
          <w:r w:rsidRPr="00CA68B7">
            <w:rPr>
              <w:rStyle w:val="PlaceholderText"/>
              <w:rFonts w:ascii="Arial" w:hAnsi="Arial" w:cs="Arial"/>
              <w:color w:val="808080" w:themeColor="background1" w:themeShade="80"/>
            </w:rPr>
            <w:t>Select</w:t>
          </w:r>
        </w:p>
      </w:docPartBody>
    </w:docPart>
    <w:docPart>
      <w:docPartPr>
        <w:name w:val="BC58CD26AA78478BB7C9436DA87C38EE"/>
        <w:category>
          <w:name w:val="General"/>
          <w:gallery w:val="placeholder"/>
        </w:category>
        <w:types>
          <w:type w:val="bbPlcHdr"/>
        </w:types>
        <w:behaviors>
          <w:behavior w:val="content"/>
        </w:behaviors>
        <w:guid w:val="{BCFCAC15-0826-4E43-867E-2E78667EE4DF}"/>
      </w:docPartPr>
      <w:docPartBody>
        <w:p w:rsidR="00024F0C" w:rsidRDefault="001C0EC6" w:rsidP="001C0EC6">
          <w:pPr>
            <w:pStyle w:val="BC58CD26AA78478BB7C9436DA87C38EE"/>
          </w:pPr>
          <w:r w:rsidRPr="00CA68B7">
            <w:rPr>
              <w:rStyle w:val="PlaceholderText"/>
              <w:rFonts w:ascii="Arial" w:hAnsi="Arial" w:cs="Arial"/>
              <w:color w:val="808080" w:themeColor="background1" w:themeShade="80"/>
            </w:rPr>
            <w:t>Select</w:t>
          </w:r>
        </w:p>
      </w:docPartBody>
    </w:docPart>
    <w:docPart>
      <w:docPartPr>
        <w:name w:val="19D829BDF2DE4E03997F45DAB7F8D5E0"/>
        <w:category>
          <w:name w:val="General"/>
          <w:gallery w:val="placeholder"/>
        </w:category>
        <w:types>
          <w:type w:val="bbPlcHdr"/>
        </w:types>
        <w:behaviors>
          <w:behavior w:val="content"/>
        </w:behaviors>
        <w:guid w:val="{9316D833-8FEC-4FE6-B4BB-443D3D9547EC}"/>
      </w:docPartPr>
      <w:docPartBody>
        <w:p w:rsidR="00024F0C" w:rsidRDefault="001C0EC6" w:rsidP="001C0EC6">
          <w:pPr>
            <w:pStyle w:val="19D829BDF2DE4E03997F45DAB7F8D5E0"/>
          </w:pPr>
          <w:r w:rsidRPr="00CA68B7">
            <w:rPr>
              <w:rStyle w:val="PlaceholderText"/>
              <w:rFonts w:ascii="Arial" w:hAnsi="Arial" w:cs="Arial"/>
              <w:color w:val="808080" w:themeColor="background1" w:themeShade="80"/>
            </w:rPr>
            <w:t>Select</w:t>
          </w:r>
        </w:p>
      </w:docPartBody>
    </w:docPart>
    <w:docPart>
      <w:docPartPr>
        <w:name w:val="5687443ADE22486A86ABEABE3E229EBE"/>
        <w:category>
          <w:name w:val="General"/>
          <w:gallery w:val="placeholder"/>
        </w:category>
        <w:types>
          <w:type w:val="bbPlcHdr"/>
        </w:types>
        <w:behaviors>
          <w:behavior w:val="content"/>
        </w:behaviors>
        <w:guid w:val="{B204FE5D-3F7C-4E6A-88BC-4864AC3EA359}"/>
      </w:docPartPr>
      <w:docPartBody>
        <w:p w:rsidR="00024F0C" w:rsidRDefault="001C0EC6" w:rsidP="001C0EC6">
          <w:pPr>
            <w:pStyle w:val="5687443ADE22486A86ABEABE3E229EBE"/>
          </w:pPr>
          <w:r w:rsidRPr="00CA68B7">
            <w:rPr>
              <w:rStyle w:val="PlaceholderText"/>
              <w:rFonts w:ascii="Arial" w:hAnsi="Arial" w:cs="Arial"/>
              <w:color w:val="808080" w:themeColor="background1" w:themeShade="80"/>
            </w:rPr>
            <w:t>Select</w:t>
          </w:r>
        </w:p>
      </w:docPartBody>
    </w:docPart>
    <w:docPart>
      <w:docPartPr>
        <w:name w:val="DD63D19E40F5442CA940B0249E051DC0"/>
        <w:category>
          <w:name w:val="General"/>
          <w:gallery w:val="placeholder"/>
        </w:category>
        <w:types>
          <w:type w:val="bbPlcHdr"/>
        </w:types>
        <w:behaviors>
          <w:behavior w:val="content"/>
        </w:behaviors>
        <w:guid w:val="{F80B8B4A-6345-4CF1-9017-B4E19D7A939C}"/>
      </w:docPartPr>
      <w:docPartBody>
        <w:p w:rsidR="00024F0C" w:rsidRDefault="001C0EC6" w:rsidP="001C0EC6">
          <w:pPr>
            <w:pStyle w:val="DD63D19E40F5442CA940B0249E051DC0"/>
          </w:pPr>
          <w:r w:rsidRPr="00CA68B7">
            <w:rPr>
              <w:rStyle w:val="PlaceholderText"/>
              <w:rFonts w:ascii="Arial" w:hAnsi="Arial" w:cs="Arial"/>
              <w:color w:val="808080" w:themeColor="background1" w:themeShade="80"/>
            </w:rPr>
            <w:t>Select</w:t>
          </w:r>
        </w:p>
      </w:docPartBody>
    </w:docPart>
    <w:docPart>
      <w:docPartPr>
        <w:name w:val="B3D3CF29D6804E93B3080C0D170EE33F"/>
        <w:category>
          <w:name w:val="General"/>
          <w:gallery w:val="placeholder"/>
        </w:category>
        <w:types>
          <w:type w:val="bbPlcHdr"/>
        </w:types>
        <w:behaviors>
          <w:behavior w:val="content"/>
        </w:behaviors>
        <w:guid w:val="{D1E70B66-3E2B-4006-87DD-D8801D11AB8C}"/>
      </w:docPartPr>
      <w:docPartBody>
        <w:p w:rsidR="00024F0C" w:rsidRDefault="001C0EC6" w:rsidP="001C0EC6">
          <w:pPr>
            <w:pStyle w:val="B3D3CF29D6804E93B3080C0D170EE33F"/>
          </w:pPr>
          <w:r w:rsidRPr="00CA68B7">
            <w:rPr>
              <w:rStyle w:val="PlaceholderText"/>
              <w:rFonts w:ascii="Arial" w:hAnsi="Arial" w:cs="Arial"/>
              <w:color w:val="808080" w:themeColor="background1" w:themeShade="80"/>
            </w:rPr>
            <w:t>Select</w:t>
          </w:r>
        </w:p>
      </w:docPartBody>
    </w:docPart>
    <w:docPart>
      <w:docPartPr>
        <w:name w:val="B220C499729342C394155E3A14A5AEEA"/>
        <w:category>
          <w:name w:val="General"/>
          <w:gallery w:val="placeholder"/>
        </w:category>
        <w:types>
          <w:type w:val="bbPlcHdr"/>
        </w:types>
        <w:behaviors>
          <w:behavior w:val="content"/>
        </w:behaviors>
        <w:guid w:val="{46CBC13B-EA50-407D-AFAD-F9A6A208E062}"/>
      </w:docPartPr>
      <w:docPartBody>
        <w:p w:rsidR="00024F0C" w:rsidRDefault="001C0EC6" w:rsidP="001C0EC6">
          <w:pPr>
            <w:pStyle w:val="B220C499729342C394155E3A14A5AEEA"/>
          </w:pPr>
          <w:r w:rsidRPr="00CA68B7">
            <w:rPr>
              <w:rStyle w:val="PlaceholderText"/>
              <w:rFonts w:ascii="Arial" w:hAnsi="Arial" w:cs="Arial"/>
              <w:color w:val="808080" w:themeColor="background1" w:themeShade="80"/>
            </w:rPr>
            <w:t>Select</w:t>
          </w:r>
        </w:p>
      </w:docPartBody>
    </w:docPart>
    <w:docPart>
      <w:docPartPr>
        <w:name w:val="B6E8EC86D3C74B42A165E3D8B5FE866A"/>
        <w:category>
          <w:name w:val="General"/>
          <w:gallery w:val="placeholder"/>
        </w:category>
        <w:types>
          <w:type w:val="bbPlcHdr"/>
        </w:types>
        <w:behaviors>
          <w:behavior w:val="content"/>
        </w:behaviors>
        <w:guid w:val="{B9DE2FE1-6139-429C-BF54-23D2E4DF9CF3}"/>
      </w:docPartPr>
      <w:docPartBody>
        <w:p w:rsidR="00024F0C" w:rsidRDefault="001C0EC6" w:rsidP="001C0EC6">
          <w:pPr>
            <w:pStyle w:val="B6E8EC86D3C74B42A165E3D8B5FE866A"/>
          </w:pPr>
          <w:r w:rsidRPr="00CA68B7">
            <w:rPr>
              <w:rStyle w:val="PlaceholderText"/>
              <w:rFonts w:ascii="Arial" w:hAnsi="Arial" w:cs="Arial"/>
              <w:color w:val="808080" w:themeColor="background1" w:themeShade="80"/>
            </w:rPr>
            <w:t>Select</w:t>
          </w:r>
        </w:p>
      </w:docPartBody>
    </w:docPart>
    <w:docPart>
      <w:docPartPr>
        <w:name w:val="6EBF5B5B0FCB40638B093EAE158D7176"/>
        <w:category>
          <w:name w:val="General"/>
          <w:gallery w:val="placeholder"/>
        </w:category>
        <w:types>
          <w:type w:val="bbPlcHdr"/>
        </w:types>
        <w:behaviors>
          <w:behavior w:val="content"/>
        </w:behaviors>
        <w:guid w:val="{836E2858-E7C3-4B0A-918A-7275A3F0D517}"/>
      </w:docPartPr>
      <w:docPartBody>
        <w:p w:rsidR="00024F0C" w:rsidRDefault="001C0EC6" w:rsidP="001C0EC6">
          <w:pPr>
            <w:pStyle w:val="6EBF5B5B0FCB40638B093EAE158D7176"/>
          </w:pPr>
          <w:r w:rsidRPr="00CA68B7">
            <w:rPr>
              <w:rStyle w:val="PlaceholderText"/>
              <w:rFonts w:ascii="Arial" w:hAnsi="Arial" w:cs="Arial"/>
              <w:color w:val="808080" w:themeColor="background1" w:themeShade="80"/>
            </w:rPr>
            <w:t>Select</w:t>
          </w:r>
        </w:p>
      </w:docPartBody>
    </w:docPart>
    <w:docPart>
      <w:docPartPr>
        <w:name w:val="D3EAD321E791420F96EF13BD09074634"/>
        <w:category>
          <w:name w:val="General"/>
          <w:gallery w:val="placeholder"/>
        </w:category>
        <w:types>
          <w:type w:val="bbPlcHdr"/>
        </w:types>
        <w:behaviors>
          <w:behavior w:val="content"/>
        </w:behaviors>
        <w:guid w:val="{D1811B7A-F86F-428B-B83B-3ADA2ADEBF08}"/>
      </w:docPartPr>
      <w:docPartBody>
        <w:p w:rsidR="00024F0C" w:rsidRDefault="001C0EC6" w:rsidP="001C0EC6">
          <w:pPr>
            <w:pStyle w:val="D3EAD321E791420F96EF13BD09074634"/>
          </w:pPr>
          <w:r w:rsidRPr="00CA68B7">
            <w:rPr>
              <w:rStyle w:val="PlaceholderText"/>
              <w:rFonts w:ascii="Arial" w:hAnsi="Arial" w:cs="Arial"/>
              <w:color w:val="808080" w:themeColor="background1" w:themeShade="80"/>
            </w:rPr>
            <w:t>Select</w:t>
          </w:r>
        </w:p>
      </w:docPartBody>
    </w:docPart>
    <w:docPart>
      <w:docPartPr>
        <w:name w:val="349620C6D53841A8AD0AA513754B79A1"/>
        <w:category>
          <w:name w:val="General"/>
          <w:gallery w:val="placeholder"/>
        </w:category>
        <w:types>
          <w:type w:val="bbPlcHdr"/>
        </w:types>
        <w:behaviors>
          <w:behavior w:val="content"/>
        </w:behaviors>
        <w:guid w:val="{5AA08C14-754E-45B5-A595-4DCEFA889E56}"/>
      </w:docPartPr>
      <w:docPartBody>
        <w:p w:rsidR="00024F0C" w:rsidRDefault="001C0EC6" w:rsidP="001C0EC6">
          <w:pPr>
            <w:pStyle w:val="349620C6D53841A8AD0AA513754B79A1"/>
          </w:pPr>
          <w:r w:rsidRPr="00CA68B7">
            <w:rPr>
              <w:rStyle w:val="PlaceholderText"/>
              <w:rFonts w:ascii="Arial" w:hAnsi="Arial" w:cs="Arial"/>
              <w:color w:val="808080" w:themeColor="background1" w:themeShade="80"/>
            </w:rPr>
            <w:t>Select</w:t>
          </w:r>
        </w:p>
      </w:docPartBody>
    </w:docPart>
    <w:docPart>
      <w:docPartPr>
        <w:name w:val="146E64B23BEB4B93AE9EBDD27E34E165"/>
        <w:category>
          <w:name w:val="General"/>
          <w:gallery w:val="placeholder"/>
        </w:category>
        <w:types>
          <w:type w:val="bbPlcHdr"/>
        </w:types>
        <w:behaviors>
          <w:behavior w:val="content"/>
        </w:behaviors>
        <w:guid w:val="{AC284914-CCF8-4CE5-A5F9-BECE29DBF29A}"/>
      </w:docPartPr>
      <w:docPartBody>
        <w:p w:rsidR="00024F0C" w:rsidRDefault="001C0EC6" w:rsidP="001C0EC6">
          <w:pPr>
            <w:pStyle w:val="146E64B23BEB4B93AE9EBDD27E34E165"/>
          </w:pPr>
          <w:r w:rsidRPr="00CA68B7">
            <w:rPr>
              <w:rStyle w:val="PlaceholderText"/>
              <w:rFonts w:ascii="Arial" w:hAnsi="Arial" w:cs="Arial"/>
              <w:color w:val="808080" w:themeColor="background1" w:themeShade="80"/>
            </w:rPr>
            <w:t>Select</w:t>
          </w:r>
        </w:p>
      </w:docPartBody>
    </w:docPart>
    <w:docPart>
      <w:docPartPr>
        <w:name w:val="4DF530A3F2124BE8B1C1D3B17D432798"/>
        <w:category>
          <w:name w:val="General"/>
          <w:gallery w:val="placeholder"/>
        </w:category>
        <w:types>
          <w:type w:val="bbPlcHdr"/>
        </w:types>
        <w:behaviors>
          <w:behavior w:val="content"/>
        </w:behaviors>
        <w:guid w:val="{ED0006DC-F987-45EC-8661-24AA2BE22A27}"/>
      </w:docPartPr>
      <w:docPartBody>
        <w:p w:rsidR="00024F0C" w:rsidRDefault="001C0EC6" w:rsidP="001C0EC6">
          <w:pPr>
            <w:pStyle w:val="4DF530A3F2124BE8B1C1D3B17D432798"/>
          </w:pPr>
          <w:r w:rsidRPr="00CA68B7">
            <w:rPr>
              <w:rStyle w:val="PlaceholderText"/>
              <w:rFonts w:ascii="Arial" w:hAnsi="Arial" w:cs="Arial"/>
              <w:color w:val="808080" w:themeColor="background1" w:themeShade="80"/>
            </w:rPr>
            <w:t>Select</w:t>
          </w:r>
        </w:p>
      </w:docPartBody>
    </w:docPart>
    <w:docPart>
      <w:docPartPr>
        <w:name w:val="FD34CA28B4504682B1D3E89716A4CBCA"/>
        <w:category>
          <w:name w:val="General"/>
          <w:gallery w:val="placeholder"/>
        </w:category>
        <w:types>
          <w:type w:val="bbPlcHdr"/>
        </w:types>
        <w:behaviors>
          <w:behavior w:val="content"/>
        </w:behaviors>
        <w:guid w:val="{4C745964-1FC8-48D4-A5A6-9ECA754826C6}"/>
      </w:docPartPr>
      <w:docPartBody>
        <w:p w:rsidR="00024F0C" w:rsidRDefault="001C0EC6" w:rsidP="001C0EC6">
          <w:pPr>
            <w:pStyle w:val="FD34CA28B4504682B1D3E89716A4CBCA"/>
          </w:pPr>
          <w:r w:rsidRPr="00CA68B7">
            <w:rPr>
              <w:rStyle w:val="PlaceholderText"/>
              <w:rFonts w:ascii="Arial" w:hAnsi="Arial" w:cs="Arial"/>
              <w:color w:val="808080" w:themeColor="background1" w:themeShade="80"/>
            </w:rPr>
            <w:t>Select</w:t>
          </w:r>
        </w:p>
      </w:docPartBody>
    </w:docPart>
    <w:docPart>
      <w:docPartPr>
        <w:name w:val="4292A8E56F52484BBB107FDDD814C3B5"/>
        <w:category>
          <w:name w:val="General"/>
          <w:gallery w:val="placeholder"/>
        </w:category>
        <w:types>
          <w:type w:val="bbPlcHdr"/>
        </w:types>
        <w:behaviors>
          <w:behavior w:val="content"/>
        </w:behaviors>
        <w:guid w:val="{6D66EC00-2543-46B7-AA0F-97CAF950B191}"/>
      </w:docPartPr>
      <w:docPartBody>
        <w:p w:rsidR="00024F0C" w:rsidRDefault="001C0EC6" w:rsidP="001C0EC6">
          <w:pPr>
            <w:pStyle w:val="4292A8E56F52484BBB107FDDD814C3B5"/>
          </w:pPr>
          <w:r w:rsidRPr="00CA68B7">
            <w:rPr>
              <w:rStyle w:val="PlaceholderText"/>
              <w:rFonts w:ascii="Arial" w:hAnsi="Arial" w:cs="Arial"/>
              <w:color w:val="808080" w:themeColor="background1" w:themeShade="80"/>
            </w:rPr>
            <w:t>Select</w:t>
          </w:r>
        </w:p>
      </w:docPartBody>
    </w:docPart>
    <w:docPart>
      <w:docPartPr>
        <w:name w:val="C198E648DF0248DB8B9D7A40408567A9"/>
        <w:category>
          <w:name w:val="General"/>
          <w:gallery w:val="placeholder"/>
        </w:category>
        <w:types>
          <w:type w:val="bbPlcHdr"/>
        </w:types>
        <w:behaviors>
          <w:behavior w:val="content"/>
        </w:behaviors>
        <w:guid w:val="{A02EFEAC-8BD8-454C-B8B4-7836C903D43E}"/>
      </w:docPartPr>
      <w:docPartBody>
        <w:p w:rsidR="00024F0C" w:rsidRDefault="001C0EC6" w:rsidP="001C0EC6">
          <w:pPr>
            <w:pStyle w:val="C198E648DF0248DB8B9D7A40408567A9"/>
          </w:pPr>
          <w:r w:rsidRPr="00CA68B7">
            <w:rPr>
              <w:rStyle w:val="PlaceholderText"/>
              <w:rFonts w:ascii="Arial" w:hAnsi="Arial" w:cs="Arial"/>
              <w:color w:val="808080" w:themeColor="background1" w:themeShade="80"/>
            </w:rPr>
            <w:t>Select</w:t>
          </w:r>
        </w:p>
      </w:docPartBody>
    </w:docPart>
    <w:docPart>
      <w:docPartPr>
        <w:name w:val="19E4029081354E889C4CDF8CA23D2B5E"/>
        <w:category>
          <w:name w:val="General"/>
          <w:gallery w:val="placeholder"/>
        </w:category>
        <w:types>
          <w:type w:val="bbPlcHdr"/>
        </w:types>
        <w:behaviors>
          <w:behavior w:val="content"/>
        </w:behaviors>
        <w:guid w:val="{4104CFC1-7598-4C50-AC3F-3BD7C0AAE92E}"/>
      </w:docPartPr>
      <w:docPartBody>
        <w:p w:rsidR="00024F0C" w:rsidRDefault="001C0EC6" w:rsidP="001C0EC6">
          <w:pPr>
            <w:pStyle w:val="19E4029081354E889C4CDF8CA23D2B5E"/>
          </w:pPr>
          <w:r w:rsidRPr="00CA68B7">
            <w:rPr>
              <w:rStyle w:val="PlaceholderText"/>
              <w:rFonts w:ascii="Arial" w:hAnsi="Arial" w:cs="Arial"/>
              <w:color w:val="808080" w:themeColor="background1" w:themeShade="80"/>
            </w:rPr>
            <w:t>Select</w:t>
          </w:r>
        </w:p>
      </w:docPartBody>
    </w:docPart>
    <w:docPart>
      <w:docPartPr>
        <w:name w:val="23110E4F06094493BEA626A32C9E2BC8"/>
        <w:category>
          <w:name w:val="General"/>
          <w:gallery w:val="placeholder"/>
        </w:category>
        <w:types>
          <w:type w:val="bbPlcHdr"/>
        </w:types>
        <w:behaviors>
          <w:behavior w:val="content"/>
        </w:behaviors>
        <w:guid w:val="{10A11488-9909-4D77-BCAB-5643AFD0ADEC}"/>
      </w:docPartPr>
      <w:docPartBody>
        <w:p w:rsidR="00024F0C" w:rsidRDefault="001C0EC6" w:rsidP="001C0EC6">
          <w:pPr>
            <w:pStyle w:val="23110E4F06094493BEA626A32C9E2BC8"/>
          </w:pPr>
          <w:r w:rsidRPr="00CA68B7">
            <w:rPr>
              <w:rStyle w:val="PlaceholderText"/>
              <w:rFonts w:ascii="Arial" w:hAnsi="Arial" w:cs="Arial"/>
              <w:color w:val="808080" w:themeColor="background1" w:themeShade="80"/>
            </w:rPr>
            <w:t>Select</w:t>
          </w:r>
        </w:p>
      </w:docPartBody>
    </w:docPart>
    <w:docPart>
      <w:docPartPr>
        <w:name w:val="AC923AC11C61450492C2E9C28BFB1B7F"/>
        <w:category>
          <w:name w:val="General"/>
          <w:gallery w:val="placeholder"/>
        </w:category>
        <w:types>
          <w:type w:val="bbPlcHdr"/>
        </w:types>
        <w:behaviors>
          <w:behavior w:val="content"/>
        </w:behaviors>
        <w:guid w:val="{7D259F91-2F00-43E2-9A71-1DDC435FC6D5}"/>
      </w:docPartPr>
      <w:docPartBody>
        <w:p w:rsidR="00024F0C" w:rsidRDefault="001C0EC6" w:rsidP="001C0EC6">
          <w:pPr>
            <w:pStyle w:val="AC923AC11C61450492C2E9C28BFB1B7F"/>
          </w:pPr>
          <w:r w:rsidRPr="00CA68B7">
            <w:rPr>
              <w:rStyle w:val="PlaceholderText"/>
              <w:rFonts w:ascii="Arial" w:hAnsi="Arial" w:cs="Arial"/>
              <w:color w:val="808080" w:themeColor="background1" w:themeShade="80"/>
            </w:rPr>
            <w:t>Select</w:t>
          </w:r>
        </w:p>
      </w:docPartBody>
    </w:docPart>
    <w:docPart>
      <w:docPartPr>
        <w:name w:val="9653AF28800A4409BC8CF055E9E45E22"/>
        <w:category>
          <w:name w:val="General"/>
          <w:gallery w:val="placeholder"/>
        </w:category>
        <w:types>
          <w:type w:val="bbPlcHdr"/>
        </w:types>
        <w:behaviors>
          <w:behavior w:val="content"/>
        </w:behaviors>
        <w:guid w:val="{F8F9DA30-0289-439B-886E-87ABF283C216}"/>
      </w:docPartPr>
      <w:docPartBody>
        <w:p w:rsidR="00024F0C" w:rsidRDefault="001C0EC6" w:rsidP="001C0EC6">
          <w:pPr>
            <w:pStyle w:val="9653AF28800A4409BC8CF055E9E45E22"/>
          </w:pPr>
          <w:r w:rsidRPr="00CA68B7">
            <w:rPr>
              <w:rStyle w:val="PlaceholderText"/>
              <w:rFonts w:ascii="Arial" w:hAnsi="Arial" w:cs="Arial"/>
              <w:color w:val="808080" w:themeColor="background1" w:themeShade="80"/>
            </w:rPr>
            <w:t>Select</w:t>
          </w:r>
        </w:p>
      </w:docPartBody>
    </w:docPart>
    <w:docPart>
      <w:docPartPr>
        <w:name w:val="7D2E1D820C2346DD858E3D1C6BF11A41"/>
        <w:category>
          <w:name w:val="General"/>
          <w:gallery w:val="placeholder"/>
        </w:category>
        <w:types>
          <w:type w:val="bbPlcHdr"/>
        </w:types>
        <w:behaviors>
          <w:behavior w:val="content"/>
        </w:behaviors>
        <w:guid w:val="{BCE3BEFB-671A-4D30-8405-9D07542802A7}"/>
      </w:docPartPr>
      <w:docPartBody>
        <w:p w:rsidR="00024F0C" w:rsidRDefault="001C0EC6" w:rsidP="001C0EC6">
          <w:pPr>
            <w:pStyle w:val="7D2E1D820C2346DD858E3D1C6BF11A41"/>
          </w:pPr>
          <w:r w:rsidRPr="00CA68B7">
            <w:rPr>
              <w:rStyle w:val="PlaceholderText"/>
              <w:rFonts w:ascii="Arial" w:hAnsi="Arial" w:cs="Arial"/>
              <w:color w:val="808080" w:themeColor="background1" w:themeShade="80"/>
            </w:rPr>
            <w:t>Select</w:t>
          </w:r>
        </w:p>
      </w:docPartBody>
    </w:docPart>
    <w:docPart>
      <w:docPartPr>
        <w:name w:val="651DCE179FBC45908C56C59802C41E69"/>
        <w:category>
          <w:name w:val="General"/>
          <w:gallery w:val="placeholder"/>
        </w:category>
        <w:types>
          <w:type w:val="bbPlcHdr"/>
        </w:types>
        <w:behaviors>
          <w:behavior w:val="content"/>
        </w:behaviors>
        <w:guid w:val="{18CB38C3-BB54-4B67-A36C-8536042A3B76}"/>
      </w:docPartPr>
      <w:docPartBody>
        <w:p w:rsidR="00024F0C" w:rsidRDefault="001C0EC6" w:rsidP="001C0EC6">
          <w:pPr>
            <w:pStyle w:val="651DCE179FBC45908C56C59802C41E69"/>
          </w:pPr>
          <w:r w:rsidRPr="00CA68B7">
            <w:rPr>
              <w:rStyle w:val="PlaceholderText"/>
              <w:rFonts w:ascii="Arial" w:hAnsi="Arial" w:cs="Arial"/>
              <w:color w:val="808080" w:themeColor="background1" w:themeShade="80"/>
            </w:rPr>
            <w:t>Select</w:t>
          </w:r>
        </w:p>
      </w:docPartBody>
    </w:docPart>
    <w:docPart>
      <w:docPartPr>
        <w:name w:val="A91798C1FE2E435384D6FAA36A5EB348"/>
        <w:category>
          <w:name w:val="General"/>
          <w:gallery w:val="placeholder"/>
        </w:category>
        <w:types>
          <w:type w:val="bbPlcHdr"/>
        </w:types>
        <w:behaviors>
          <w:behavior w:val="content"/>
        </w:behaviors>
        <w:guid w:val="{82028A5B-40A3-4561-88B1-DE2432415DB6}"/>
      </w:docPartPr>
      <w:docPartBody>
        <w:p w:rsidR="00024F0C" w:rsidRDefault="001C0EC6" w:rsidP="001C0EC6">
          <w:pPr>
            <w:pStyle w:val="A91798C1FE2E435384D6FAA36A5EB348"/>
          </w:pPr>
          <w:r w:rsidRPr="00CA68B7">
            <w:rPr>
              <w:rStyle w:val="PlaceholderText"/>
              <w:rFonts w:ascii="Arial" w:hAnsi="Arial" w:cs="Arial"/>
              <w:color w:val="808080" w:themeColor="background1" w:themeShade="80"/>
            </w:rPr>
            <w:t>Select</w:t>
          </w:r>
        </w:p>
      </w:docPartBody>
    </w:docPart>
    <w:docPart>
      <w:docPartPr>
        <w:name w:val="DC8EF9EB91F54B27A10681BF40F94976"/>
        <w:category>
          <w:name w:val="General"/>
          <w:gallery w:val="placeholder"/>
        </w:category>
        <w:types>
          <w:type w:val="bbPlcHdr"/>
        </w:types>
        <w:behaviors>
          <w:behavior w:val="content"/>
        </w:behaviors>
        <w:guid w:val="{2C68DE9D-FB38-4723-8500-082E08A22BF8}"/>
      </w:docPartPr>
      <w:docPartBody>
        <w:p w:rsidR="00024F0C" w:rsidRDefault="001C0EC6" w:rsidP="001C0EC6">
          <w:pPr>
            <w:pStyle w:val="DC8EF9EB91F54B27A10681BF40F94976"/>
          </w:pPr>
          <w:r w:rsidRPr="00CA68B7">
            <w:rPr>
              <w:rStyle w:val="PlaceholderText"/>
              <w:rFonts w:ascii="Arial" w:hAnsi="Arial" w:cs="Arial"/>
              <w:color w:val="808080" w:themeColor="background1" w:themeShade="80"/>
            </w:rPr>
            <w:t>Select</w:t>
          </w:r>
        </w:p>
      </w:docPartBody>
    </w:docPart>
    <w:docPart>
      <w:docPartPr>
        <w:name w:val="ECF23D7FD823479C80BDF866B2535ADD"/>
        <w:category>
          <w:name w:val="General"/>
          <w:gallery w:val="placeholder"/>
        </w:category>
        <w:types>
          <w:type w:val="bbPlcHdr"/>
        </w:types>
        <w:behaviors>
          <w:behavior w:val="content"/>
        </w:behaviors>
        <w:guid w:val="{E057FDDA-C26E-43B9-9D56-F9E2D8A1629D}"/>
      </w:docPartPr>
      <w:docPartBody>
        <w:p w:rsidR="00024F0C" w:rsidRDefault="001C0EC6" w:rsidP="001C0EC6">
          <w:pPr>
            <w:pStyle w:val="ECF23D7FD823479C80BDF866B2535ADD"/>
          </w:pPr>
          <w:r w:rsidRPr="00CA68B7">
            <w:rPr>
              <w:rStyle w:val="PlaceholderText"/>
              <w:rFonts w:ascii="Arial" w:hAnsi="Arial" w:cs="Arial"/>
              <w:color w:val="808080" w:themeColor="background1" w:themeShade="8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ptos">
    <w:altName w:val="Tahoma"/>
    <w:charset w:val="00"/>
    <w:family w:val="swiss"/>
    <w:pitch w:val="variable"/>
    <w:sig w:usb0="20000287" w:usb1="00000003" w:usb2="00000000" w:usb3="00000000" w:csb0="0000019F" w:csb1="00000000"/>
  </w:font>
  <w:font w:name="Frutiger 45 Light">
    <w:altName w:val="Cambria"/>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832"/>
    <w:rsid w:val="00024F0C"/>
    <w:rsid w:val="000D6BFB"/>
    <w:rsid w:val="001B4BB8"/>
    <w:rsid w:val="001C0EC6"/>
    <w:rsid w:val="001D0950"/>
    <w:rsid w:val="002302AC"/>
    <w:rsid w:val="00265A44"/>
    <w:rsid w:val="00385ED1"/>
    <w:rsid w:val="00551832"/>
    <w:rsid w:val="006159F8"/>
    <w:rsid w:val="00664EB3"/>
    <w:rsid w:val="008D7E3C"/>
    <w:rsid w:val="00951F32"/>
    <w:rsid w:val="009651B7"/>
    <w:rsid w:val="00B75BC6"/>
    <w:rsid w:val="00C419E4"/>
    <w:rsid w:val="00D43935"/>
    <w:rsid w:val="00DC57B8"/>
    <w:rsid w:val="00DF7DB3"/>
    <w:rsid w:val="00E10F50"/>
    <w:rsid w:val="00E872A1"/>
    <w:rsid w:val="00EB6897"/>
    <w:rsid w:val="00F1787D"/>
  </w:rsids>
  <m:mathPr>
    <m:mathFont m:val="Cambria Math"/>
    <m:brkBin m:val="before"/>
    <m:brkBinSub m:val="--"/>
    <m:smallFrac m:val="0"/>
    <m:dispDef/>
    <m:lMargin m:val="0"/>
    <m:rMargin m:val="0"/>
    <m:defJc m:val="centerGroup"/>
    <m:wrapIndent m:val="1440"/>
    <m:intLim m:val="subSup"/>
    <m:naryLim m:val="undOvr"/>
  </m:mathPr>
  <w:themeFontLang w:val="fr-BE"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5A44"/>
    <w:rPr>
      <w:color w:val="808080"/>
    </w:rPr>
  </w:style>
  <w:style w:type="paragraph" w:customStyle="1" w:styleId="5073CABD9A4D47329968E6D5B6A0C2AC">
    <w:name w:val="5073CABD9A4D47329968E6D5B6A0C2AC"/>
    <w:rsid w:val="00551832"/>
  </w:style>
  <w:style w:type="paragraph" w:customStyle="1" w:styleId="603EDF800760408685B5525F7B81B4905">
    <w:name w:val="603EDF800760408685B5525F7B81B4905"/>
    <w:rsid w:val="008D7E3C"/>
    <w:pPr>
      <w:spacing w:after="0" w:line="240" w:lineRule="auto"/>
      <w:jc w:val="both"/>
    </w:pPr>
    <w:rPr>
      <w:rFonts w:ascii="Calibri" w:eastAsia="Times New Roman" w:hAnsi="Calibri" w:cs="Times New Roman"/>
      <w:color w:val="0B0035"/>
      <w:szCs w:val="23"/>
      <w:lang w:val="en-GB" w:eastAsia="en-GB"/>
    </w:rPr>
  </w:style>
  <w:style w:type="paragraph" w:customStyle="1" w:styleId="C78B49CFB98A4648B9846005784EDCE913">
    <w:name w:val="C78B49CFB98A4648B9846005784EDCE913"/>
    <w:rsid w:val="00DC57B8"/>
    <w:pPr>
      <w:spacing w:after="0" w:line="240" w:lineRule="auto"/>
      <w:jc w:val="both"/>
    </w:pPr>
    <w:rPr>
      <w:rFonts w:ascii="Calibri" w:eastAsia="Times New Roman" w:hAnsi="Calibri" w:cs="Times New Roman"/>
      <w:color w:val="0B0035"/>
      <w:szCs w:val="23"/>
      <w:lang w:val="en-GB" w:eastAsia="en-GB"/>
    </w:rPr>
  </w:style>
  <w:style w:type="paragraph" w:customStyle="1" w:styleId="2C97125C6DFA449FAAFE54DB7C7257AB">
    <w:name w:val="2C97125C6DFA449FAAFE54DB7C7257AB"/>
    <w:rsid w:val="001C0EC6"/>
    <w:rPr>
      <w:lang w:val="en-GB" w:eastAsia="en-GB"/>
    </w:rPr>
  </w:style>
  <w:style w:type="paragraph" w:customStyle="1" w:styleId="2F57D5F147A5438B99AD503476DC3F85">
    <w:name w:val="2F57D5F147A5438B99AD503476DC3F85"/>
    <w:rsid w:val="001C0EC6"/>
    <w:rPr>
      <w:lang w:val="en-GB" w:eastAsia="en-GB"/>
    </w:rPr>
  </w:style>
  <w:style w:type="paragraph" w:customStyle="1" w:styleId="1E424880961048DCA721F24BFF237119">
    <w:name w:val="1E424880961048DCA721F24BFF237119"/>
    <w:rsid w:val="001C0EC6"/>
    <w:rPr>
      <w:lang w:val="en-GB" w:eastAsia="en-GB"/>
    </w:rPr>
  </w:style>
  <w:style w:type="paragraph" w:customStyle="1" w:styleId="CAFDDBA0407A4C61AF82F2A3E7A2C115">
    <w:name w:val="CAFDDBA0407A4C61AF82F2A3E7A2C115"/>
    <w:rsid w:val="001C0EC6"/>
    <w:rPr>
      <w:lang w:val="en-GB" w:eastAsia="en-GB"/>
    </w:rPr>
  </w:style>
  <w:style w:type="paragraph" w:customStyle="1" w:styleId="46F4885CECD9405592263643AD68FAED">
    <w:name w:val="46F4885CECD9405592263643AD68FAED"/>
    <w:rsid w:val="001C0EC6"/>
    <w:rPr>
      <w:lang w:val="en-GB" w:eastAsia="en-GB"/>
    </w:rPr>
  </w:style>
  <w:style w:type="paragraph" w:customStyle="1" w:styleId="7E6EF75FF5F94E86BD0D0EAE72B55C7D">
    <w:name w:val="7E6EF75FF5F94E86BD0D0EAE72B55C7D"/>
    <w:rsid w:val="001C0EC6"/>
    <w:rPr>
      <w:lang w:val="en-GB" w:eastAsia="en-GB"/>
    </w:rPr>
  </w:style>
  <w:style w:type="paragraph" w:customStyle="1" w:styleId="9610E69C9BC1445EAEB7AA15179C0B54">
    <w:name w:val="9610E69C9BC1445EAEB7AA15179C0B54"/>
    <w:rsid w:val="001C0EC6"/>
    <w:rPr>
      <w:lang w:val="en-GB" w:eastAsia="en-GB"/>
    </w:rPr>
  </w:style>
  <w:style w:type="paragraph" w:customStyle="1" w:styleId="CD3703D153A74A10B73A1B7F312FE58A">
    <w:name w:val="CD3703D153A74A10B73A1B7F312FE58A"/>
    <w:rsid w:val="001C0EC6"/>
    <w:rPr>
      <w:lang w:val="en-GB" w:eastAsia="en-GB"/>
    </w:rPr>
  </w:style>
  <w:style w:type="paragraph" w:customStyle="1" w:styleId="6E095599C13F4590893D54775119855E">
    <w:name w:val="6E095599C13F4590893D54775119855E"/>
    <w:rsid w:val="001C0EC6"/>
    <w:rPr>
      <w:lang w:val="en-GB" w:eastAsia="en-GB"/>
    </w:rPr>
  </w:style>
  <w:style w:type="paragraph" w:customStyle="1" w:styleId="395873CA3CF541B2BD665626F00DF5D1">
    <w:name w:val="395873CA3CF541B2BD665626F00DF5D1"/>
    <w:rsid w:val="001C0EC6"/>
    <w:rPr>
      <w:lang w:val="en-GB" w:eastAsia="en-GB"/>
    </w:rPr>
  </w:style>
  <w:style w:type="paragraph" w:customStyle="1" w:styleId="CF135ACD2E8849E4ADB0E3360D0ED104">
    <w:name w:val="CF135ACD2E8849E4ADB0E3360D0ED104"/>
    <w:rsid w:val="001C0EC6"/>
    <w:rPr>
      <w:lang w:val="en-GB" w:eastAsia="en-GB"/>
    </w:rPr>
  </w:style>
  <w:style w:type="paragraph" w:customStyle="1" w:styleId="5596204BB99A4D39A1121659CBCC92CE">
    <w:name w:val="5596204BB99A4D39A1121659CBCC92CE"/>
    <w:rsid w:val="001C0EC6"/>
    <w:rPr>
      <w:lang w:val="en-GB" w:eastAsia="en-GB"/>
    </w:rPr>
  </w:style>
  <w:style w:type="paragraph" w:customStyle="1" w:styleId="0BD87C11B6F94B6CA12D448DD83C3F79">
    <w:name w:val="0BD87C11B6F94B6CA12D448DD83C3F79"/>
    <w:rsid w:val="001C0EC6"/>
    <w:rPr>
      <w:lang w:val="en-GB" w:eastAsia="en-GB"/>
    </w:rPr>
  </w:style>
  <w:style w:type="paragraph" w:customStyle="1" w:styleId="32FE18E0895F42FC88B9D3AC64922A65">
    <w:name w:val="32FE18E0895F42FC88B9D3AC64922A65"/>
    <w:rsid w:val="001C0EC6"/>
    <w:rPr>
      <w:lang w:val="en-GB" w:eastAsia="en-GB"/>
    </w:rPr>
  </w:style>
  <w:style w:type="paragraph" w:customStyle="1" w:styleId="DD75EB3EEFCE4044A188E374C3055C99">
    <w:name w:val="DD75EB3EEFCE4044A188E374C3055C99"/>
    <w:rsid w:val="001C0EC6"/>
    <w:rPr>
      <w:lang w:val="en-GB" w:eastAsia="en-GB"/>
    </w:rPr>
  </w:style>
  <w:style w:type="paragraph" w:customStyle="1" w:styleId="C0A502F16CD44444A2B04785768818AE">
    <w:name w:val="C0A502F16CD44444A2B04785768818AE"/>
    <w:rsid w:val="001C0EC6"/>
    <w:rPr>
      <w:lang w:val="en-GB" w:eastAsia="en-GB"/>
    </w:rPr>
  </w:style>
  <w:style w:type="paragraph" w:customStyle="1" w:styleId="BC46B6CC2BE74ADCA67146A3A66C0E47">
    <w:name w:val="BC46B6CC2BE74ADCA67146A3A66C0E47"/>
    <w:rsid w:val="001C0EC6"/>
    <w:rPr>
      <w:lang w:val="en-GB" w:eastAsia="en-GB"/>
    </w:rPr>
  </w:style>
  <w:style w:type="paragraph" w:customStyle="1" w:styleId="5C640CD7FA8E45D780034008CF183E32">
    <w:name w:val="5C640CD7FA8E45D780034008CF183E32"/>
    <w:rsid w:val="001C0EC6"/>
    <w:rPr>
      <w:lang w:val="en-GB" w:eastAsia="en-GB"/>
    </w:rPr>
  </w:style>
  <w:style w:type="paragraph" w:customStyle="1" w:styleId="6BB911AD25344477B42334ED1767AA48">
    <w:name w:val="6BB911AD25344477B42334ED1767AA48"/>
    <w:rsid w:val="001C0EC6"/>
    <w:rPr>
      <w:lang w:val="en-GB" w:eastAsia="en-GB"/>
    </w:rPr>
  </w:style>
  <w:style w:type="paragraph" w:customStyle="1" w:styleId="5B46B370076E4E59B0DA35F2E6A99024">
    <w:name w:val="5B46B370076E4E59B0DA35F2E6A99024"/>
    <w:rsid w:val="001C0EC6"/>
    <w:rPr>
      <w:lang w:val="en-GB" w:eastAsia="en-GB"/>
    </w:rPr>
  </w:style>
  <w:style w:type="paragraph" w:customStyle="1" w:styleId="6649E5629EA64A1A99BC39F02AD81F0D">
    <w:name w:val="6649E5629EA64A1A99BC39F02AD81F0D"/>
    <w:rsid w:val="001C0EC6"/>
    <w:rPr>
      <w:lang w:val="en-GB" w:eastAsia="en-GB"/>
    </w:rPr>
  </w:style>
  <w:style w:type="paragraph" w:customStyle="1" w:styleId="EBE5274790E34421A35ED342EFC9970A">
    <w:name w:val="EBE5274790E34421A35ED342EFC9970A"/>
    <w:rsid w:val="001C0EC6"/>
    <w:rPr>
      <w:lang w:val="en-GB" w:eastAsia="en-GB"/>
    </w:rPr>
  </w:style>
  <w:style w:type="paragraph" w:customStyle="1" w:styleId="AC1EC1C6C53C4BCA9E026CD7CEB610DE">
    <w:name w:val="AC1EC1C6C53C4BCA9E026CD7CEB610DE"/>
    <w:rsid w:val="001C0EC6"/>
    <w:rPr>
      <w:lang w:val="en-GB" w:eastAsia="en-GB"/>
    </w:rPr>
  </w:style>
  <w:style w:type="paragraph" w:customStyle="1" w:styleId="ADB1BD1E84C644C681D9B4096CE4CC41">
    <w:name w:val="ADB1BD1E84C644C681D9B4096CE4CC41"/>
    <w:rsid w:val="001C0EC6"/>
    <w:rPr>
      <w:lang w:val="en-GB" w:eastAsia="en-GB"/>
    </w:rPr>
  </w:style>
  <w:style w:type="paragraph" w:customStyle="1" w:styleId="0F5A5F0C2A244CF79EBCCF2D31292151">
    <w:name w:val="0F5A5F0C2A244CF79EBCCF2D31292151"/>
    <w:rsid w:val="001C0EC6"/>
    <w:rPr>
      <w:lang w:val="en-GB" w:eastAsia="en-GB"/>
    </w:rPr>
  </w:style>
  <w:style w:type="paragraph" w:customStyle="1" w:styleId="FC82AFA525104E08809E984DAEE609EA">
    <w:name w:val="FC82AFA525104E08809E984DAEE609EA"/>
    <w:rsid w:val="001C0EC6"/>
    <w:rPr>
      <w:lang w:val="en-GB" w:eastAsia="en-GB"/>
    </w:rPr>
  </w:style>
  <w:style w:type="paragraph" w:customStyle="1" w:styleId="2DDCDB08C4604948B50A7427ADFCD2A3">
    <w:name w:val="2DDCDB08C4604948B50A7427ADFCD2A3"/>
    <w:rsid w:val="001C0EC6"/>
    <w:rPr>
      <w:lang w:val="en-GB" w:eastAsia="en-GB"/>
    </w:rPr>
  </w:style>
  <w:style w:type="paragraph" w:customStyle="1" w:styleId="81D05C4ABE044770A33555418AE1C5D1">
    <w:name w:val="81D05C4ABE044770A33555418AE1C5D1"/>
    <w:rsid w:val="001C0EC6"/>
    <w:rPr>
      <w:lang w:val="en-GB" w:eastAsia="en-GB"/>
    </w:rPr>
  </w:style>
  <w:style w:type="paragraph" w:customStyle="1" w:styleId="1ACA1105AFB14B8F937212B4FB8490E6">
    <w:name w:val="1ACA1105AFB14B8F937212B4FB8490E6"/>
    <w:rsid w:val="001C0EC6"/>
    <w:rPr>
      <w:lang w:val="en-GB" w:eastAsia="en-GB"/>
    </w:rPr>
  </w:style>
  <w:style w:type="paragraph" w:customStyle="1" w:styleId="D9EB9633709E44E9A5338E0FA67B084C">
    <w:name w:val="D9EB9633709E44E9A5338E0FA67B084C"/>
    <w:rsid w:val="001C0EC6"/>
    <w:rPr>
      <w:lang w:val="en-GB" w:eastAsia="en-GB"/>
    </w:rPr>
  </w:style>
  <w:style w:type="paragraph" w:customStyle="1" w:styleId="00FCA5AE6F9E4A7DB78AEFB049342765">
    <w:name w:val="00FCA5AE6F9E4A7DB78AEFB049342765"/>
    <w:rsid w:val="001C0EC6"/>
    <w:rPr>
      <w:lang w:val="en-GB" w:eastAsia="en-GB"/>
    </w:rPr>
  </w:style>
  <w:style w:type="paragraph" w:customStyle="1" w:styleId="737D90862A6E416EB6CF687F5FA60EE8">
    <w:name w:val="737D90862A6E416EB6CF687F5FA60EE8"/>
    <w:rsid w:val="001C0EC6"/>
    <w:rPr>
      <w:lang w:val="en-GB" w:eastAsia="en-GB"/>
    </w:rPr>
  </w:style>
  <w:style w:type="paragraph" w:customStyle="1" w:styleId="A02EAE54B5A3483B954A71DDF5B10AB3">
    <w:name w:val="A02EAE54B5A3483B954A71DDF5B10AB3"/>
    <w:rsid w:val="001C0EC6"/>
    <w:rPr>
      <w:lang w:val="en-GB" w:eastAsia="en-GB"/>
    </w:rPr>
  </w:style>
  <w:style w:type="paragraph" w:customStyle="1" w:styleId="358D12FE22394EDDBE645D321EC1EE55">
    <w:name w:val="358D12FE22394EDDBE645D321EC1EE55"/>
    <w:rsid w:val="001C0EC6"/>
    <w:rPr>
      <w:lang w:val="en-GB" w:eastAsia="en-GB"/>
    </w:rPr>
  </w:style>
  <w:style w:type="paragraph" w:customStyle="1" w:styleId="51055EC08D1B44FFB9DA3F4775846EEA">
    <w:name w:val="51055EC08D1B44FFB9DA3F4775846EEA"/>
    <w:rsid w:val="001C0EC6"/>
    <w:rPr>
      <w:lang w:val="en-GB" w:eastAsia="en-GB"/>
    </w:rPr>
  </w:style>
  <w:style w:type="paragraph" w:customStyle="1" w:styleId="3A428A3C0EBD49779719AB8C550E92CC">
    <w:name w:val="3A428A3C0EBD49779719AB8C550E92CC"/>
    <w:rsid w:val="001C0EC6"/>
    <w:rPr>
      <w:lang w:val="en-GB" w:eastAsia="en-GB"/>
    </w:rPr>
  </w:style>
  <w:style w:type="paragraph" w:customStyle="1" w:styleId="2800147D9F404B88976060CC346491E8">
    <w:name w:val="2800147D9F404B88976060CC346491E8"/>
    <w:rsid w:val="001C0EC6"/>
    <w:rPr>
      <w:lang w:val="en-GB" w:eastAsia="en-GB"/>
    </w:rPr>
  </w:style>
  <w:style w:type="paragraph" w:customStyle="1" w:styleId="C5C80454A86F438EBCA37BEB8C6E3199">
    <w:name w:val="C5C80454A86F438EBCA37BEB8C6E3199"/>
    <w:rsid w:val="001C0EC6"/>
    <w:rPr>
      <w:lang w:val="en-GB" w:eastAsia="en-GB"/>
    </w:rPr>
  </w:style>
  <w:style w:type="paragraph" w:customStyle="1" w:styleId="C0A1B769B64A45FCB58649284019FE39">
    <w:name w:val="C0A1B769B64A45FCB58649284019FE39"/>
    <w:rsid w:val="001C0EC6"/>
    <w:rPr>
      <w:lang w:val="en-GB" w:eastAsia="en-GB"/>
    </w:rPr>
  </w:style>
  <w:style w:type="paragraph" w:customStyle="1" w:styleId="EC279B325E6F4B6BA2EA906266E16016">
    <w:name w:val="EC279B325E6F4B6BA2EA906266E16016"/>
    <w:rsid w:val="001C0EC6"/>
    <w:rPr>
      <w:lang w:val="en-GB" w:eastAsia="en-GB"/>
    </w:rPr>
  </w:style>
  <w:style w:type="paragraph" w:customStyle="1" w:styleId="E2BCAE3A9AB54F7A80DEB754C3F919D3">
    <w:name w:val="E2BCAE3A9AB54F7A80DEB754C3F919D3"/>
    <w:rsid w:val="001C0EC6"/>
    <w:rPr>
      <w:lang w:val="en-GB" w:eastAsia="en-GB"/>
    </w:rPr>
  </w:style>
  <w:style w:type="paragraph" w:customStyle="1" w:styleId="BC58CD26AA78478BB7C9436DA87C38EE">
    <w:name w:val="BC58CD26AA78478BB7C9436DA87C38EE"/>
    <w:rsid w:val="001C0EC6"/>
    <w:rPr>
      <w:lang w:val="en-GB" w:eastAsia="en-GB"/>
    </w:rPr>
  </w:style>
  <w:style w:type="paragraph" w:customStyle="1" w:styleId="19D829BDF2DE4E03997F45DAB7F8D5E0">
    <w:name w:val="19D829BDF2DE4E03997F45DAB7F8D5E0"/>
    <w:rsid w:val="001C0EC6"/>
    <w:rPr>
      <w:lang w:val="en-GB" w:eastAsia="en-GB"/>
    </w:rPr>
  </w:style>
  <w:style w:type="paragraph" w:customStyle="1" w:styleId="5687443ADE22486A86ABEABE3E229EBE">
    <w:name w:val="5687443ADE22486A86ABEABE3E229EBE"/>
    <w:rsid w:val="001C0EC6"/>
    <w:rPr>
      <w:lang w:val="en-GB" w:eastAsia="en-GB"/>
    </w:rPr>
  </w:style>
  <w:style w:type="paragraph" w:customStyle="1" w:styleId="DD63D19E40F5442CA940B0249E051DC0">
    <w:name w:val="DD63D19E40F5442CA940B0249E051DC0"/>
    <w:rsid w:val="001C0EC6"/>
    <w:rPr>
      <w:lang w:val="en-GB" w:eastAsia="en-GB"/>
    </w:rPr>
  </w:style>
  <w:style w:type="paragraph" w:customStyle="1" w:styleId="B3D3CF29D6804E93B3080C0D170EE33F">
    <w:name w:val="B3D3CF29D6804E93B3080C0D170EE33F"/>
    <w:rsid w:val="001C0EC6"/>
    <w:rPr>
      <w:lang w:val="en-GB" w:eastAsia="en-GB"/>
    </w:rPr>
  </w:style>
  <w:style w:type="paragraph" w:customStyle="1" w:styleId="B220C499729342C394155E3A14A5AEEA">
    <w:name w:val="B220C499729342C394155E3A14A5AEEA"/>
    <w:rsid w:val="001C0EC6"/>
    <w:rPr>
      <w:lang w:val="en-GB" w:eastAsia="en-GB"/>
    </w:rPr>
  </w:style>
  <w:style w:type="paragraph" w:customStyle="1" w:styleId="B6E8EC86D3C74B42A165E3D8B5FE866A">
    <w:name w:val="B6E8EC86D3C74B42A165E3D8B5FE866A"/>
    <w:rsid w:val="001C0EC6"/>
    <w:rPr>
      <w:lang w:val="en-GB" w:eastAsia="en-GB"/>
    </w:rPr>
  </w:style>
  <w:style w:type="paragraph" w:customStyle="1" w:styleId="6EBF5B5B0FCB40638B093EAE158D7176">
    <w:name w:val="6EBF5B5B0FCB40638B093EAE158D7176"/>
    <w:rsid w:val="001C0EC6"/>
    <w:rPr>
      <w:lang w:val="en-GB" w:eastAsia="en-GB"/>
    </w:rPr>
  </w:style>
  <w:style w:type="paragraph" w:customStyle="1" w:styleId="D3EAD321E791420F96EF13BD09074634">
    <w:name w:val="D3EAD321E791420F96EF13BD09074634"/>
    <w:rsid w:val="001C0EC6"/>
    <w:rPr>
      <w:lang w:val="en-GB" w:eastAsia="en-GB"/>
    </w:rPr>
  </w:style>
  <w:style w:type="paragraph" w:customStyle="1" w:styleId="349620C6D53841A8AD0AA513754B79A1">
    <w:name w:val="349620C6D53841A8AD0AA513754B79A1"/>
    <w:rsid w:val="001C0EC6"/>
    <w:rPr>
      <w:lang w:val="en-GB" w:eastAsia="en-GB"/>
    </w:rPr>
  </w:style>
  <w:style w:type="paragraph" w:customStyle="1" w:styleId="146E64B23BEB4B93AE9EBDD27E34E165">
    <w:name w:val="146E64B23BEB4B93AE9EBDD27E34E165"/>
    <w:rsid w:val="001C0EC6"/>
    <w:rPr>
      <w:lang w:val="en-GB" w:eastAsia="en-GB"/>
    </w:rPr>
  </w:style>
  <w:style w:type="paragraph" w:customStyle="1" w:styleId="4DF530A3F2124BE8B1C1D3B17D432798">
    <w:name w:val="4DF530A3F2124BE8B1C1D3B17D432798"/>
    <w:rsid w:val="001C0EC6"/>
    <w:rPr>
      <w:lang w:val="en-GB" w:eastAsia="en-GB"/>
    </w:rPr>
  </w:style>
  <w:style w:type="paragraph" w:customStyle="1" w:styleId="FD34CA28B4504682B1D3E89716A4CBCA">
    <w:name w:val="FD34CA28B4504682B1D3E89716A4CBCA"/>
    <w:rsid w:val="001C0EC6"/>
    <w:rPr>
      <w:lang w:val="en-GB" w:eastAsia="en-GB"/>
    </w:rPr>
  </w:style>
  <w:style w:type="paragraph" w:customStyle="1" w:styleId="4292A8E56F52484BBB107FDDD814C3B5">
    <w:name w:val="4292A8E56F52484BBB107FDDD814C3B5"/>
    <w:rsid w:val="001C0EC6"/>
    <w:rPr>
      <w:lang w:val="en-GB" w:eastAsia="en-GB"/>
    </w:rPr>
  </w:style>
  <w:style w:type="paragraph" w:customStyle="1" w:styleId="C198E648DF0248DB8B9D7A40408567A9">
    <w:name w:val="C198E648DF0248DB8B9D7A40408567A9"/>
    <w:rsid w:val="001C0EC6"/>
    <w:rPr>
      <w:lang w:val="en-GB" w:eastAsia="en-GB"/>
    </w:rPr>
  </w:style>
  <w:style w:type="paragraph" w:customStyle="1" w:styleId="19E4029081354E889C4CDF8CA23D2B5E">
    <w:name w:val="19E4029081354E889C4CDF8CA23D2B5E"/>
    <w:rsid w:val="001C0EC6"/>
    <w:rPr>
      <w:lang w:val="en-GB" w:eastAsia="en-GB"/>
    </w:rPr>
  </w:style>
  <w:style w:type="paragraph" w:customStyle="1" w:styleId="23110E4F06094493BEA626A32C9E2BC8">
    <w:name w:val="23110E4F06094493BEA626A32C9E2BC8"/>
    <w:rsid w:val="001C0EC6"/>
    <w:rPr>
      <w:lang w:val="en-GB" w:eastAsia="en-GB"/>
    </w:rPr>
  </w:style>
  <w:style w:type="paragraph" w:customStyle="1" w:styleId="AC923AC11C61450492C2E9C28BFB1B7F">
    <w:name w:val="AC923AC11C61450492C2E9C28BFB1B7F"/>
    <w:rsid w:val="001C0EC6"/>
    <w:rPr>
      <w:lang w:val="en-GB" w:eastAsia="en-GB"/>
    </w:rPr>
  </w:style>
  <w:style w:type="paragraph" w:customStyle="1" w:styleId="9653AF28800A4409BC8CF055E9E45E22">
    <w:name w:val="9653AF28800A4409BC8CF055E9E45E22"/>
    <w:rsid w:val="001C0EC6"/>
    <w:rPr>
      <w:lang w:val="en-GB" w:eastAsia="en-GB"/>
    </w:rPr>
  </w:style>
  <w:style w:type="paragraph" w:customStyle="1" w:styleId="7D2E1D820C2346DD858E3D1C6BF11A41">
    <w:name w:val="7D2E1D820C2346DD858E3D1C6BF11A41"/>
    <w:rsid w:val="001C0EC6"/>
    <w:rPr>
      <w:lang w:val="en-GB" w:eastAsia="en-GB"/>
    </w:rPr>
  </w:style>
  <w:style w:type="paragraph" w:customStyle="1" w:styleId="651DCE179FBC45908C56C59802C41E69">
    <w:name w:val="651DCE179FBC45908C56C59802C41E69"/>
    <w:rsid w:val="001C0EC6"/>
    <w:rPr>
      <w:lang w:val="en-GB" w:eastAsia="en-GB"/>
    </w:rPr>
  </w:style>
  <w:style w:type="paragraph" w:customStyle="1" w:styleId="A91798C1FE2E435384D6FAA36A5EB348">
    <w:name w:val="A91798C1FE2E435384D6FAA36A5EB348"/>
    <w:rsid w:val="001C0EC6"/>
    <w:rPr>
      <w:lang w:val="en-GB" w:eastAsia="en-GB"/>
    </w:rPr>
  </w:style>
  <w:style w:type="paragraph" w:customStyle="1" w:styleId="DC8EF9EB91F54B27A10681BF40F94976">
    <w:name w:val="DC8EF9EB91F54B27A10681BF40F94976"/>
    <w:rsid w:val="001C0EC6"/>
    <w:rPr>
      <w:lang w:val="en-GB" w:eastAsia="en-GB"/>
    </w:rPr>
  </w:style>
  <w:style w:type="paragraph" w:customStyle="1" w:styleId="ECF23D7FD823479C80BDF866B2535ADD">
    <w:name w:val="ECF23D7FD823479C80BDF866B2535ADD"/>
    <w:rsid w:val="001C0EC6"/>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F2CB1-5443-4189-8C28-5F6DCC1B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 EPC.dot</Template>
  <TotalTime>40</TotalTime>
  <Pages>10</Pages>
  <Words>1070</Words>
  <Characters>6105</Characters>
  <Application>Microsoft Office Word</Application>
  <DocSecurity>0</DocSecurity>
  <Lines>50</Lines>
  <Paragraphs>14</Paragraphs>
  <ScaleCrop>false</ScaleCrop>
  <HeadingPairs>
    <vt:vector size="14" baseType="variant">
      <vt:variant>
        <vt:lpstr>Title</vt:lpstr>
      </vt:variant>
      <vt:variant>
        <vt:i4>1</vt:i4>
      </vt:variant>
      <vt:variant>
        <vt:lpstr>Headings</vt:lpstr>
      </vt:variant>
      <vt:variant>
        <vt:i4>7</vt:i4>
      </vt:variant>
      <vt:variant>
        <vt:lpstr>Titre</vt:lpstr>
      </vt:variant>
      <vt:variant>
        <vt:i4>1</vt:i4>
      </vt:variant>
      <vt:variant>
        <vt:lpstr>Titres</vt:lpstr>
      </vt:variant>
      <vt:variant>
        <vt:i4>4</vt:i4>
      </vt:variant>
      <vt:variant>
        <vt:lpstr>Título</vt:lpstr>
      </vt:variant>
      <vt:variant>
        <vt:i4>1</vt:i4>
      </vt:variant>
      <vt:variant>
        <vt:lpstr>Titolo</vt:lpstr>
      </vt:variant>
      <vt:variant>
        <vt:i4>1</vt:i4>
      </vt:variant>
      <vt:variant>
        <vt:lpstr>Titel</vt:lpstr>
      </vt:variant>
      <vt:variant>
        <vt:i4>1</vt:i4>
      </vt:variant>
    </vt:vector>
  </HeadingPairs>
  <TitlesOfParts>
    <vt:vector size="16" baseType="lpstr">
      <vt:lpstr/>
      <vt:lpstr/>
      <vt:lpstr/>
      <vt:lpstr/>
      <vt:lpstr>Feedback Form</vt:lpstr>
      <vt:lpstr>The EPSG may wish to publish the feedback received from this consultation on the</vt:lpstr>
      <vt:lpstr>For data protection and privacy related matters, please refer to the following p</vt:lpstr>
      <vt:lpstr/>
      <vt:lpstr/>
      <vt:lpstr>Annex A: Actions</vt:lpstr>
      <vt:lpstr>Annex B: Attendance List</vt:lpstr>
      <vt:lpstr>9th ECSG Board Meeting, 26/06/18, 09.00-16.00 BST, STMP Offices - Madrid</vt:lpstr>
      <vt:lpstr/>
      <vt:lpstr/>
      <vt:lpstr/>
      <vt:lpstr> </vt:lpstr>
    </vt:vector>
  </TitlesOfParts>
  <Manager>CB/JM</Manager>
  <Company>ECSG</Company>
  <LinksUpToDate>false</LinksUpToDate>
  <CharactersWithSpaces>7161</CharactersWithSpaces>
  <SharedDoc>false</SharedDoc>
  <HLinks>
    <vt:vector size="6" baseType="variant">
      <vt:variant>
        <vt:i4>6684771</vt:i4>
      </vt:variant>
      <vt:variant>
        <vt:i4>8</vt:i4>
      </vt:variant>
      <vt:variant>
        <vt:i4>0</vt:i4>
      </vt:variant>
      <vt:variant>
        <vt:i4>5</vt:i4>
      </vt:variant>
      <vt:variant>
        <vt:lpwstr>http://www.europeanpaymentscouncil.eu/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dc:creator>
  <cp:keywords/>
  <dc:description/>
  <cp:lastModifiedBy>Secretariat - BL</cp:lastModifiedBy>
  <cp:revision>9</cp:revision>
  <cp:lastPrinted>2018-12-04T15:03:00Z</cp:lastPrinted>
  <dcterms:created xsi:type="dcterms:W3CDTF">2025-12-03T15:48:00Z</dcterms:created>
  <dcterms:modified xsi:type="dcterms:W3CDTF">2025-12-08T10:08:00Z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27810865,60ed2ed1,4e3be57,f2d7048</vt:lpwstr>
  </property>
  <property fmtid="{D5CDD505-2E9C-101B-9397-08002B2CF9AE}" pid="3" name="ClassificationContentMarkingHeaderFontProps">
    <vt:lpwstr>#000000,8,Aptos</vt:lpwstr>
  </property>
  <property fmtid="{D5CDD505-2E9C-101B-9397-08002B2CF9AE}" pid="4" name="ClassificationContentMarkingHeaderText">
    <vt:lpwstr> This content is classified as Internal </vt:lpwstr>
  </property>
  <property fmtid="{D5CDD505-2E9C-101B-9397-08002B2CF9AE}" pid="5" name="ClassificationContentMarkingFooterShapeIds">
    <vt:lpwstr>1597ebcc,eae1891,3d8b82ef</vt:lpwstr>
  </property>
  <property fmtid="{D5CDD505-2E9C-101B-9397-08002B2CF9AE}" pid="6" name="ClassificationContentMarkingFooterFontProps">
    <vt:lpwstr>#000000,8,Aptos</vt:lpwstr>
  </property>
  <property fmtid="{D5CDD505-2E9C-101B-9397-08002B2CF9AE}" pid="7" name="ClassificationContentMarkingFooterText">
    <vt:lpwstr> </vt:lpwstr>
  </property>
  <property fmtid="{D5CDD505-2E9C-101B-9397-08002B2CF9AE}" pid="8" name="MSIP_Label_996404bd-5715-4458-bec8-3700bad58a5c_Enabled">
    <vt:lpwstr>true</vt:lpwstr>
  </property>
  <property fmtid="{D5CDD505-2E9C-101B-9397-08002B2CF9AE}" pid="9" name="MSIP_Label_996404bd-5715-4458-bec8-3700bad58a5c_SetDate">
    <vt:lpwstr>2025-12-03T15:48:42Z</vt:lpwstr>
  </property>
  <property fmtid="{D5CDD505-2E9C-101B-9397-08002B2CF9AE}" pid="10" name="MSIP_Label_996404bd-5715-4458-bec8-3700bad58a5c_Method">
    <vt:lpwstr>Standard</vt:lpwstr>
  </property>
  <property fmtid="{D5CDD505-2E9C-101B-9397-08002B2CF9AE}" pid="11" name="MSIP_Label_996404bd-5715-4458-bec8-3700bad58a5c_Name">
    <vt:lpwstr>Recipients Have Full Control</vt:lpwstr>
  </property>
  <property fmtid="{D5CDD505-2E9C-101B-9397-08002B2CF9AE}" pid="12" name="MSIP_Label_996404bd-5715-4458-bec8-3700bad58a5c_SiteId">
    <vt:lpwstr>79dc228f-c8f2-4016-8bf0-b990b6c72e98</vt:lpwstr>
  </property>
  <property fmtid="{D5CDD505-2E9C-101B-9397-08002B2CF9AE}" pid="13" name="MSIP_Label_996404bd-5715-4458-bec8-3700bad58a5c_ActionId">
    <vt:lpwstr>cf62b803-d9ca-4a41-b88f-6adf15d3d841</vt:lpwstr>
  </property>
  <property fmtid="{D5CDD505-2E9C-101B-9397-08002B2CF9AE}" pid="14" name="MSIP_Label_996404bd-5715-4458-bec8-3700bad58a5c_ContentBits">
    <vt:lpwstr>3</vt:lpwstr>
  </property>
  <property fmtid="{D5CDD505-2E9C-101B-9397-08002B2CF9AE}" pid="15" name="MSIP_Label_996404bd-5715-4458-bec8-3700bad58a5c_Tag">
    <vt:lpwstr>10, 3, 0, 1</vt:lpwstr>
  </property>
</Properties>
</file>